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A36" w:rsidRPr="007B1577" w:rsidRDefault="003503B7" w:rsidP="00A21A36">
      <w:pPr>
        <w:spacing w:line="480" w:lineRule="auto"/>
        <w:jc w:val="center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移动监控小车</w:t>
      </w:r>
      <w:r w:rsidR="007B1577" w:rsidRPr="007B1577">
        <w:rPr>
          <w:rFonts w:asciiTheme="majorEastAsia" w:eastAsiaTheme="majorEastAsia" w:hAnsiTheme="majorEastAsia" w:hint="eastAsia"/>
          <w:sz w:val="32"/>
          <w:szCs w:val="32"/>
        </w:rPr>
        <w:t>技术要求</w:t>
      </w:r>
    </w:p>
    <w:p w:rsidR="00A21A36" w:rsidRPr="008C7823" w:rsidRDefault="00184E9C" w:rsidP="00184E9C">
      <w:pPr>
        <w:spacing w:line="480" w:lineRule="auto"/>
        <w:jc w:val="left"/>
        <w:rPr>
          <w:rFonts w:asciiTheme="majorEastAsia" w:eastAsiaTheme="majorEastAsia" w:hAnsiTheme="majorEastAsia"/>
          <w:sz w:val="30"/>
          <w:szCs w:val="30"/>
        </w:rPr>
      </w:pPr>
      <w:r w:rsidRPr="008C7823">
        <w:rPr>
          <w:rFonts w:asciiTheme="majorEastAsia" w:eastAsiaTheme="majorEastAsia" w:hAnsiTheme="majorEastAsia"/>
          <w:sz w:val="30"/>
          <w:szCs w:val="30"/>
        </w:rPr>
        <w:t>一</w:t>
      </w:r>
      <w:r w:rsidR="00A21A36" w:rsidRPr="008C7823">
        <w:rPr>
          <w:rFonts w:asciiTheme="majorEastAsia" w:eastAsiaTheme="majorEastAsia" w:hAnsiTheme="majorEastAsia" w:hint="eastAsia"/>
          <w:sz w:val="30"/>
          <w:szCs w:val="30"/>
        </w:rPr>
        <w:t xml:space="preserve"> 结构性能</w:t>
      </w:r>
      <w:r w:rsidR="00992AB0" w:rsidRPr="008C7823">
        <w:rPr>
          <w:rFonts w:asciiTheme="majorEastAsia" w:eastAsiaTheme="majorEastAsia" w:hAnsiTheme="majorEastAsia" w:hint="eastAsia"/>
          <w:sz w:val="30"/>
          <w:szCs w:val="30"/>
        </w:rPr>
        <w:t>要求</w:t>
      </w:r>
    </w:p>
    <w:p w:rsidR="00A21A36" w:rsidRPr="00184E9C" w:rsidRDefault="00184E9C" w:rsidP="00A21A36">
      <w:pPr>
        <w:spacing w:line="480" w:lineRule="auto"/>
        <w:jc w:val="left"/>
        <w:rPr>
          <w:rFonts w:ascii="宋体" w:hAnsi="宋体"/>
          <w:kern w:val="10"/>
          <w:sz w:val="24"/>
          <w:szCs w:val="24"/>
        </w:rPr>
      </w:pPr>
      <w:r w:rsidRPr="00184E9C">
        <w:rPr>
          <w:rFonts w:ascii="宋体" w:hAnsi="宋体" w:hint="eastAsia"/>
          <w:kern w:val="10"/>
          <w:sz w:val="24"/>
          <w:szCs w:val="24"/>
        </w:rPr>
        <w:t>1</w:t>
      </w:r>
      <w:r w:rsidRPr="00184E9C">
        <w:rPr>
          <w:rFonts w:ascii="宋体" w:hAnsi="宋体"/>
          <w:kern w:val="10"/>
          <w:sz w:val="24"/>
          <w:szCs w:val="24"/>
        </w:rPr>
        <w:t>.1</w:t>
      </w:r>
      <w:r w:rsidR="00A21A36" w:rsidRPr="00184E9C">
        <w:rPr>
          <w:rFonts w:ascii="宋体" w:hAnsi="宋体" w:hint="eastAsia"/>
          <w:kern w:val="10"/>
          <w:sz w:val="24"/>
          <w:szCs w:val="24"/>
        </w:rPr>
        <w:t>结构</w:t>
      </w:r>
    </w:p>
    <w:p w:rsidR="000C48B1" w:rsidRDefault="000C48B1" w:rsidP="00184E9C">
      <w:pPr>
        <w:spacing w:line="360" w:lineRule="auto"/>
        <w:ind w:firstLineChars="100" w:firstLine="236"/>
        <w:jc w:val="left"/>
        <w:rPr>
          <w:rFonts w:ascii="宋体" w:hAnsi="宋体"/>
          <w:kern w:val="10"/>
        </w:rPr>
      </w:pPr>
      <w:r>
        <w:rPr>
          <w:rFonts w:ascii="宋体" w:hAnsi="宋体" w:hint="eastAsia"/>
          <w:kern w:val="10"/>
        </w:rPr>
        <w:t>（1）</w:t>
      </w:r>
      <w:r w:rsidR="003503B7">
        <w:rPr>
          <w:rFonts w:ascii="宋体" w:hAnsi="宋体" w:hint="eastAsia"/>
          <w:kern w:val="10"/>
        </w:rPr>
        <w:t>小车</w:t>
      </w:r>
      <w:r w:rsidR="00EB02CE">
        <w:rPr>
          <w:rFonts w:ascii="宋体" w:hAnsi="宋体" w:hint="eastAsia"/>
          <w:kern w:val="10"/>
        </w:rPr>
        <w:t>配重</w:t>
      </w:r>
      <w:r w:rsidR="00C85BC8">
        <w:rPr>
          <w:rFonts w:ascii="宋体" w:hAnsi="宋体" w:hint="eastAsia"/>
          <w:kern w:val="10"/>
        </w:rPr>
        <w:t>底箱</w:t>
      </w:r>
      <w:r w:rsidR="003503B7">
        <w:rPr>
          <w:rFonts w:ascii="宋体" w:hAnsi="宋体" w:hint="eastAsia"/>
          <w:kern w:val="10"/>
        </w:rPr>
        <w:t>及电池箱体均采用2</w:t>
      </w:r>
      <w:r w:rsidR="003503B7">
        <w:rPr>
          <w:rFonts w:ascii="宋体" w:hAnsi="宋体"/>
          <w:kern w:val="10"/>
        </w:rPr>
        <w:t>mm</w:t>
      </w:r>
      <w:r w:rsidR="005D6BD0">
        <w:rPr>
          <w:rFonts w:ascii="宋体" w:hAnsi="宋体"/>
          <w:kern w:val="10"/>
        </w:rPr>
        <w:t>冷轧</w:t>
      </w:r>
      <w:r w:rsidR="003503B7">
        <w:rPr>
          <w:rFonts w:ascii="宋体" w:hAnsi="宋体"/>
          <w:kern w:val="10"/>
        </w:rPr>
        <w:t>钢板</w:t>
      </w:r>
      <w:r w:rsidR="003D2FDB">
        <w:rPr>
          <w:rFonts w:ascii="宋体" w:hAnsi="宋体" w:hint="eastAsia"/>
          <w:kern w:val="10"/>
        </w:rPr>
        <w:t>。</w:t>
      </w:r>
    </w:p>
    <w:p w:rsidR="00184E9C" w:rsidRPr="00A21A36" w:rsidRDefault="00184E9C" w:rsidP="00184E9C">
      <w:pPr>
        <w:spacing w:line="360" w:lineRule="auto"/>
        <w:ind w:firstLineChars="100" w:firstLine="236"/>
        <w:jc w:val="left"/>
        <w:rPr>
          <w:rFonts w:ascii="宋体" w:hAnsi="宋体"/>
          <w:kern w:val="10"/>
        </w:rPr>
      </w:pPr>
      <w:r>
        <w:rPr>
          <w:rFonts w:ascii="宋体" w:hAnsi="宋体" w:hint="eastAsia"/>
          <w:kern w:val="10"/>
        </w:rPr>
        <w:t>（</w:t>
      </w:r>
      <w:r w:rsidR="000C48B1">
        <w:rPr>
          <w:rFonts w:ascii="宋体" w:hAnsi="宋体"/>
          <w:kern w:val="10"/>
        </w:rPr>
        <w:t>2</w:t>
      </w:r>
      <w:r>
        <w:rPr>
          <w:rFonts w:ascii="宋体" w:hAnsi="宋体" w:hint="eastAsia"/>
          <w:kern w:val="10"/>
        </w:rPr>
        <w:t>）</w:t>
      </w:r>
      <w:r w:rsidR="003503B7">
        <w:rPr>
          <w:rFonts w:ascii="宋体" w:hAnsi="宋体" w:hint="eastAsia"/>
          <w:kern w:val="10"/>
        </w:rPr>
        <w:t>小车固定立杆采用1</w:t>
      </w:r>
      <w:r w:rsidR="003503B7">
        <w:rPr>
          <w:rFonts w:ascii="宋体" w:hAnsi="宋体"/>
          <w:kern w:val="10"/>
        </w:rPr>
        <w:t>00</w:t>
      </w:r>
      <w:r w:rsidR="00707AB0">
        <w:rPr>
          <w:rFonts w:ascii="宋体" w:hAnsi="宋体" w:hint="eastAsia"/>
          <w:kern w:val="10"/>
        </w:rPr>
        <w:t>*</w:t>
      </w:r>
      <w:r w:rsidR="00707AB0">
        <w:rPr>
          <w:rFonts w:ascii="宋体" w:hAnsi="宋体"/>
          <w:kern w:val="10"/>
        </w:rPr>
        <w:t>100</w:t>
      </w:r>
      <w:r w:rsidR="003503B7">
        <w:rPr>
          <w:rFonts w:ascii="宋体" w:hAnsi="宋体" w:hint="eastAsia"/>
          <w:kern w:val="10"/>
        </w:rPr>
        <w:t>*</w:t>
      </w:r>
      <w:r w:rsidR="003503B7">
        <w:rPr>
          <w:rFonts w:ascii="宋体" w:hAnsi="宋体"/>
          <w:kern w:val="10"/>
        </w:rPr>
        <w:t>2镀锌方管</w:t>
      </w:r>
      <w:r w:rsidR="003503B7">
        <w:rPr>
          <w:rFonts w:ascii="宋体" w:hAnsi="宋体" w:hint="eastAsia"/>
          <w:kern w:val="10"/>
        </w:rPr>
        <w:t>，升降杆采用7</w:t>
      </w:r>
      <w:r w:rsidR="003503B7">
        <w:rPr>
          <w:rFonts w:ascii="宋体" w:hAnsi="宋体"/>
          <w:kern w:val="10"/>
        </w:rPr>
        <w:t>6</w:t>
      </w:r>
      <w:r w:rsidR="003503B7">
        <w:rPr>
          <w:rFonts w:ascii="宋体" w:hAnsi="宋体" w:hint="eastAsia"/>
          <w:kern w:val="10"/>
        </w:rPr>
        <w:t>*</w:t>
      </w:r>
      <w:r w:rsidR="003503B7">
        <w:rPr>
          <w:rFonts w:ascii="宋体" w:hAnsi="宋体"/>
          <w:kern w:val="10"/>
        </w:rPr>
        <w:t>2镀锌圆管</w:t>
      </w:r>
      <w:r w:rsidR="003503B7">
        <w:rPr>
          <w:rFonts w:ascii="宋体" w:hAnsi="宋体" w:hint="eastAsia"/>
          <w:kern w:val="10"/>
        </w:rPr>
        <w:t>。</w:t>
      </w:r>
    </w:p>
    <w:p w:rsidR="00184E9C" w:rsidRPr="00A21A36" w:rsidRDefault="00184E9C" w:rsidP="00184E9C">
      <w:pPr>
        <w:spacing w:line="360" w:lineRule="auto"/>
        <w:ind w:firstLineChars="100" w:firstLine="236"/>
        <w:jc w:val="left"/>
        <w:rPr>
          <w:rFonts w:ascii="宋体" w:hAnsi="宋体"/>
          <w:kern w:val="10"/>
        </w:rPr>
      </w:pPr>
      <w:r>
        <w:rPr>
          <w:rFonts w:ascii="宋体" w:hAnsi="宋体" w:hint="eastAsia"/>
          <w:kern w:val="10"/>
        </w:rPr>
        <w:t>（2）</w:t>
      </w:r>
      <w:r w:rsidR="003503B7">
        <w:rPr>
          <w:rFonts w:ascii="宋体" w:hAnsi="宋体" w:hint="eastAsia"/>
          <w:kern w:val="10"/>
        </w:rPr>
        <w:t>小车</w:t>
      </w:r>
      <w:r w:rsidR="00C85BC8">
        <w:rPr>
          <w:rFonts w:ascii="宋体" w:hAnsi="宋体" w:hint="eastAsia"/>
          <w:kern w:val="10"/>
        </w:rPr>
        <w:t>设防侧倾</w:t>
      </w:r>
      <w:r w:rsidR="00E60352">
        <w:rPr>
          <w:rFonts w:ascii="宋体" w:hAnsi="宋体" w:hint="eastAsia"/>
          <w:kern w:val="10"/>
        </w:rPr>
        <w:t>可收纳</w:t>
      </w:r>
      <w:r w:rsidR="00C85BC8">
        <w:rPr>
          <w:rFonts w:ascii="宋体" w:hAnsi="宋体" w:hint="eastAsia"/>
          <w:kern w:val="10"/>
        </w:rPr>
        <w:t>支撑脚</w:t>
      </w:r>
      <w:r w:rsidRPr="00A21A36">
        <w:rPr>
          <w:rFonts w:ascii="宋体" w:hAnsi="宋体" w:hint="eastAsia"/>
          <w:kern w:val="10"/>
        </w:rPr>
        <w:t>。</w:t>
      </w:r>
    </w:p>
    <w:p w:rsidR="00AD1E42" w:rsidRPr="00A21A36" w:rsidRDefault="00184E9C" w:rsidP="00E60352">
      <w:pPr>
        <w:spacing w:line="360" w:lineRule="auto"/>
        <w:ind w:firstLineChars="100" w:firstLine="236"/>
        <w:jc w:val="left"/>
        <w:rPr>
          <w:rFonts w:ascii="宋体" w:hAnsi="宋体"/>
          <w:kern w:val="10"/>
        </w:rPr>
      </w:pPr>
      <w:r>
        <w:rPr>
          <w:rFonts w:ascii="宋体" w:hAnsi="宋体" w:hint="eastAsia"/>
          <w:kern w:val="10"/>
        </w:rPr>
        <w:t>（3）</w:t>
      </w:r>
      <w:r w:rsidR="00E60352">
        <w:rPr>
          <w:rFonts w:ascii="宋体" w:hAnsi="宋体" w:hint="eastAsia"/>
          <w:kern w:val="10"/>
        </w:rPr>
        <w:t>小车立杆方便随时撤卸，便于运输和现场安装。</w:t>
      </w:r>
    </w:p>
    <w:p w:rsidR="00AD1E42" w:rsidRPr="00A21A36" w:rsidRDefault="00AD1E42" w:rsidP="00AD1E42">
      <w:pPr>
        <w:spacing w:line="360" w:lineRule="auto"/>
        <w:ind w:firstLineChars="100" w:firstLine="236"/>
        <w:jc w:val="left"/>
        <w:rPr>
          <w:rFonts w:ascii="宋体" w:hAnsi="宋体"/>
          <w:kern w:val="10"/>
        </w:rPr>
      </w:pPr>
      <w:r>
        <w:rPr>
          <w:rFonts w:ascii="宋体" w:hAnsi="宋体" w:hint="eastAsia"/>
          <w:kern w:val="10"/>
        </w:rPr>
        <w:t>（</w:t>
      </w:r>
      <w:r w:rsidR="005048C3">
        <w:rPr>
          <w:rFonts w:ascii="宋体" w:hAnsi="宋体" w:hint="eastAsia"/>
          <w:kern w:val="10"/>
        </w:rPr>
        <w:t>4</w:t>
      </w:r>
      <w:r>
        <w:rPr>
          <w:rFonts w:ascii="宋体" w:hAnsi="宋体" w:hint="eastAsia"/>
          <w:kern w:val="10"/>
        </w:rPr>
        <w:t>）</w:t>
      </w:r>
      <w:r w:rsidRPr="00A21A36">
        <w:rPr>
          <w:rFonts w:ascii="宋体" w:hAnsi="宋体" w:hint="eastAsia"/>
          <w:kern w:val="10"/>
        </w:rPr>
        <w:t>各紧固件联接应牢固、可靠，所有紧固件具有防腐蚀镀层或涂层并紧固联接。</w:t>
      </w:r>
      <w:r w:rsidR="00E60352">
        <w:rPr>
          <w:rFonts w:ascii="宋体" w:hAnsi="宋体" w:hint="eastAsia"/>
          <w:kern w:val="10"/>
        </w:rPr>
        <w:t>升降杆必须做防晃动结构处理，防止升降过程晃动过大。</w:t>
      </w:r>
    </w:p>
    <w:p w:rsidR="00A21A36" w:rsidRPr="00184E9C" w:rsidRDefault="00184E9C" w:rsidP="00184E9C">
      <w:pPr>
        <w:spacing w:line="360" w:lineRule="auto"/>
        <w:jc w:val="left"/>
        <w:rPr>
          <w:rFonts w:ascii="宋体" w:hAnsi="宋体"/>
          <w:kern w:val="10"/>
          <w:sz w:val="24"/>
          <w:szCs w:val="24"/>
        </w:rPr>
      </w:pPr>
      <w:r w:rsidRPr="00184E9C">
        <w:rPr>
          <w:rFonts w:ascii="宋体" w:hAnsi="宋体" w:hint="eastAsia"/>
          <w:kern w:val="10"/>
          <w:sz w:val="24"/>
          <w:szCs w:val="24"/>
        </w:rPr>
        <w:t>1</w:t>
      </w:r>
      <w:r w:rsidRPr="00184E9C">
        <w:rPr>
          <w:rFonts w:ascii="宋体" w:hAnsi="宋体"/>
          <w:kern w:val="10"/>
          <w:sz w:val="24"/>
          <w:szCs w:val="24"/>
        </w:rPr>
        <w:t>.2</w:t>
      </w:r>
      <w:r w:rsidR="00A21A36" w:rsidRPr="00184E9C">
        <w:rPr>
          <w:rFonts w:ascii="宋体" w:hAnsi="宋体" w:hint="eastAsia"/>
          <w:kern w:val="10"/>
          <w:sz w:val="24"/>
          <w:szCs w:val="24"/>
        </w:rPr>
        <w:t>防护</w:t>
      </w:r>
      <w:r w:rsidR="00EB02CE">
        <w:rPr>
          <w:rFonts w:ascii="宋体" w:hAnsi="宋体" w:hint="eastAsia"/>
          <w:kern w:val="10"/>
          <w:sz w:val="24"/>
          <w:szCs w:val="24"/>
        </w:rPr>
        <w:t>措施</w:t>
      </w:r>
    </w:p>
    <w:p w:rsidR="001B65D7" w:rsidRDefault="007B1577" w:rsidP="00C85BC8">
      <w:pPr>
        <w:spacing w:line="360" w:lineRule="auto"/>
        <w:ind w:firstLineChars="100" w:firstLine="236"/>
        <w:jc w:val="left"/>
        <w:rPr>
          <w:rFonts w:ascii="宋体" w:hAnsi="宋体"/>
          <w:kern w:val="10"/>
        </w:rPr>
      </w:pPr>
      <w:r>
        <w:rPr>
          <w:rFonts w:ascii="宋体" w:hAnsi="宋体" w:hint="eastAsia"/>
          <w:kern w:val="10"/>
        </w:rPr>
        <w:t>（1）</w:t>
      </w:r>
      <w:r w:rsidR="00C85BC8">
        <w:rPr>
          <w:rFonts w:ascii="宋体" w:hAnsi="宋体" w:hint="eastAsia"/>
          <w:kern w:val="10"/>
        </w:rPr>
        <w:t>小车电池箱防护级</w:t>
      </w:r>
      <w:r w:rsidR="00C85BC8" w:rsidRPr="00A21A36">
        <w:rPr>
          <w:rFonts w:ascii="宋体" w:hAnsi="宋体" w:hint="eastAsia"/>
          <w:kern w:val="10"/>
        </w:rPr>
        <w:t>达到 IP</w:t>
      </w:r>
      <w:r w:rsidR="00C85BC8">
        <w:rPr>
          <w:rFonts w:ascii="宋体" w:hAnsi="宋体"/>
          <w:kern w:val="10"/>
        </w:rPr>
        <w:t>5</w:t>
      </w:r>
      <w:r w:rsidR="00C85BC8" w:rsidRPr="00A21A36">
        <w:rPr>
          <w:rFonts w:ascii="宋体" w:hAnsi="宋体" w:hint="eastAsia"/>
          <w:kern w:val="10"/>
        </w:rPr>
        <w:t>5 防护等级</w:t>
      </w:r>
      <w:r w:rsidR="00A21A36" w:rsidRPr="00A21A36">
        <w:rPr>
          <w:rFonts w:ascii="宋体" w:hAnsi="宋体" w:hint="eastAsia"/>
          <w:kern w:val="10"/>
        </w:rPr>
        <w:t>。</w:t>
      </w:r>
    </w:p>
    <w:p w:rsidR="00A21A36" w:rsidRPr="00A21A36" w:rsidRDefault="001B65D7" w:rsidP="00184E9C">
      <w:pPr>
        <w:spacing w:line="360" w:lineRule="auto"/>
        <w:ind w:firstLineChars="100" w:firstLine="236"/>
        <w:jc w:val="left"/>
        <w:rPr>
          <w:rFonts w:ascii="宋体" w:hAnsi="宋体"/>
          <w:kern w:val="10"/>
        </w:rPr>
      </w:pPr>
      <w:r>
        <w:rPr>
          <w:rFonts w:ascii="宋体" w:hAnsi="宋体" w:hint="eastAsia"/>
          <w:kern w:val="10"/>
        </w:rPr>
        <w:t>（</w:t>
      </w:r>
      <w:r w:rsidR="00C85BC8">
        <w:rPr>
          <w:rFonts w:ascii="宋体" w:hAnsi="宋体"/>
          <w:kern w:val="10"/>
        </w:rPr>
        <w:t>2</w:t>
      </w:r>
      <w:r>
        <w:rPr>
          <w:rFonts w:ascii="宋体" w:hAnsi="宋体" w:hint="eastAsia"/>
          <w:kern w:val="10"/>
        </w:rPr>
        <w:t>）</w:t>
      </w:r>
      <w:r w:rsidR="00A21A36" w:rsidRPr="00A21A36">
        <w:rPr>
          <w:rFonts w:ascii="宋体" w:hAnsi="宋体" w:hint="eastAsia"/>
          <w:kern w:val="10"/>
        </w:rPr>
        <w:t>进线孔采用 PG 防水接头处理。</w:t>
      </w:r>
    </w:p>
    <w:p w:rsidR="00A21A36" w:rsidRDefault="001B65D7" w:rsidP="00184E9C">
      <w:pPr>
        <w:spacing w:line="360" w:lineRule="auto"/>
        <w:ind w:firstLineChars="100" w:firstLine="236"/>
        <w:jc w:val="left"/>
        <w:rPr>
          <w:rFonts w:ascii="宋体" w:hAnsi="宋体"/>
          <w:kern w:val="10"/>
        </w:rPr>
      </w:pPr>
      <w:r>
        <w:rPr>
          <w:rFonts w:ascii="宋体" w:hAnsi="宋体" w:hint="eastAsia"/>
          <w:kern w:val="10"/>
        </w:rPr>
        <w:t>（</w:t>
      </w:r>
      <w:r w:rsidR="00C85BC8">
        <w:rPr>
          <w:rFonts w:ascii="宋体" w:hAnsi="宋体"/>
          <w:kern w:val="10"/>
        </w:rPr>
        <w:t>3</w:t>
      </w:r>
      <w:r>
        <w:rPr>
          <w:rFonts w:ascii="宋体" w:hAnsi="宋体" w:hint="eastAsia"/>
          <w:kern w:val="10"/>
        </w:rPr>
        <w:t>）</w:t>
      </w:r>
      <w:r w:rsidR="00C85BC8">
        <w:rPr>
          <w:rFonts w:ascii="宋体" w:hAnsi="宋体" w:hint="eastAsia"/>
          <w:kern w:val="10"/>
        </w:rPr>
        <w:t>电池箱内贴</w:t>
      </w:r>
      <w:r w:rsidR="00C85BC8" w:rsidRPr="00C85BC8">
        <w:rPr>
          <w:rFonts w:ascii="宋体" w:hAnsi="宋体" w:hint="eastAsia"/>
          <w:kern w:val="10"/>
        </w:rPr>
        <w:t>防火隔热</w:t>
      </w:r>
      <w:r w:rsidR="00C85BC8">
        <w:rPr>
          <w:rFonts w:ascii="宋体" w:hAnsi="宋体" w:hint="eastAsia"/>
          <w:kern w:val="10"/>
        </w:rPr>
        <w:t>材料</w:t>
      </w:r>
      <w:r w:rsidR="00A21A36" w:rsidRPr="00A21A36">
        <w:rPr>
          <w:rFonts w:ascii="宋体" w:hAnsi="宋体" w:hint="eastAsia"/>
          <w:kern w:val="10"/>
        </w:rPr>
        <w:t>。</w:t>
      </w:r>
    </w:p>
    <w:p w:rsidR="00CE4CE5" w:rsidRDefault="00CE4CE5" w:rsidP="00CE4CE5">
      <w:pPr>
        <w:spacing w:line="360" w:lineRule="auto"/>
        <w:ind w:firstLineChars="100" w:firstLine="236"/>
        <w:jc w:val="left"/>
        <w:rPr>
          <w:rFonts w:ascii="宋体" w:hAnsi="宋体"/>
          <w:kern w:val="10"/>
        </w:rPr>
      </w:pPr>
      <w:r>
        <w:rPr>
          <w:rFonts w:ascii="宋体" w:hAnsi="宋体" w:hint="eastAsia"/>
          <w:kern w:val="10"/>
        </w:rPr>
        <w:t>（</w:t>
      </w:r>
      <w:r>
        <w:rPr>
          <w:rFonts w:ascii="宋体" w:hAnsi="宋体"/>
          <w:kern w:val="10"/>
        </w:rPr>
        <w:t>4</w:t>
      </w:r>
      <w:r>
        <w:rPr>
          <w:rFonts w:ascii="宋体" w:hAnsi="宋体" w:hint="eastAsia"/>
          <w:kern w:val="10"/>
        </w:rPr>
        <w:t>）小车钣金部件均喷塑处理</w:t>
      </w:r>
      <w:r w:rsidRPr="00A21A36">
        <w:rPr>
          <w:rFonts w:ascii="宋体" w:hAnsi="宋体" w:hint="eastAsia"/>
          <w:kern w:val="10"/>
        </w:rPr>
        <w:t>。</w:t>
      </w:r>
    </w:p>
    <w:p w:rsidR="00EB02CE" w:rsidRDefault="00EB02CE" w:rsidP="00EB02CE">
      <w:pPr>
        <w:spacing w:line="360" w:lineRule="auto"/>
        <w:ind w:firstLineChars="100" w:firstLine="236"/>
        <w:jc w:val="left"/>
        <w:rPr>
          <w:rFonts w:ascii="宋体" w:hAnsi="宋体"/>
          <w:kern w:val="10"/>
        </w:rPr>
      </w:pPr>
      <w:r>
        <w:rPr>
          <w:rFonts w:ascii="宋体" w:hAnsi="宋体" w:hint="eastAsia"/>
          <w:kern w:val="10"/>
        </w:rPr>
        <w:t>（</w:t>
      </w:r>
      <w:r>
        <w:rPr>
          <w:rFonts w:ascii="宋体" w:hAnsi="宋体"/>
          <w:kern w:val="10"/>
        </w:rPr>
        <w:t>5</w:t>
      </w:r>
      <w:r>
        <w:rPr>
          <w:rFonts w:ascii="宋体" w:hAnsi="宋体" w:hint="eastAsia"/>
          <w:kern w:val="10"/>
        </w:rPr>
        <w:t>）小车固定立杆和箱体粘贴反光警示标</w:t>
      </w:r>
      <w:r w:rsidRPr="00A21A36">
        <w:rPr>
          <w:rFonts w:ascii="宋体" w:hAnsi="宋体" w:hint="eastAsia"/>
          <w:kern w:val="10"/>
        </w:rPr>
        <w:t>。</w:t>
      </w:r>
    </w:p>
    <w:p w:rsidR="00992AB0" w:rsidRPr="008C7823" w:rsidRDefault="00992AB0" w:rsidP="00184E9C">
      <w:pPr>
        <w:spacing w:line="480" w:lineRule="auto"/>
        <w:jc w:val="left"/>
        <w:rPr>
          <w:rFonts w:asciiTheme="majorEastAsia" w:eastAsiaTheme="majorEastAsia" w:hAnsiTheme="majorEastAsia"/>
          <w:sz w:val="30"/>
          <w:szCs w:val="30"/>
        </w:rPr>
      </w:pPr>
      <w:bookmarkStart w:id="0" w:name="_GoBack"/>
      <w:bookmarkEnd w:id="0"/>
      <w:r w:rsidRPr="008C7823">
        <w:rPr>
          <w:rFonts w:asciiTheme="majorEastAsia" w:eastAsiaTheme="majorEastAsia" w:hAnsiTheme="majorEastAsia" w:hint="eastAsia"/>
          <w:sz w:val="30"/>
          <w:szCs w:val="30"/>
        </w:rPr>
        <w:t>二</w:t>
      </w:r>
      <w:r w:rsidR="008C7823" w:rsidRPr="008C7823">
        <w:rPr>
          <w:rFonts w:asciiTheme="majorEastAsia" w:eastAsiaTheme="majorEastAsia" w:hAnsiTheme="majorEastAsia" w:hint="eastAsia"/>
          <w:sz w:val="30"/>
          <w:szCs w:val="30"/>
        </w:rPr>
        <w:t xml:space="preserve"> </w:t>
      </w:r>
      <w:r w:rsidRPr="008C7823">
        <w:rPr>
          <w:rFonts w:asciiTheme="majorEastAsia" w:eastAsiaTheme="majorEastAsia" w:hAnsiTheme="majorEastAsia" w:hint="eastAsia"/>
          <w:sz w:val="30"/>
          <w:szCs w:val="30"/>
        </w:rPr>
        <w:t>设备配置要求</w:t>
      </w:r>
    </w:p>
    <w:tbl>
      <w:tblPr>
        <w:tblW w:w="9356" w:type="dxa"/>
        <w:tblInd w:w="-5" w:type="dxa"/>
        <w:tblLook w:val="04A0"/>
      </w:tblPr>
      <w:tblGrid>
        <w:gridCol w:w="709"/>
        <w:gridCol w:w="2431"/>
        <w:gridCol w:w="3239"/>
        <w:gridCol w:w="1559"/>
        <w:gridCol w:w="1418"/>
      </w:tblGrid>
      <w:tr w:rsidR="00250108" w:rsidRPr="00250108" w:rsidTr="002F2AC6">
        <w:trPr>
          <w:trHeight w:val="4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08" w:rsidRPr="00250108" w:rsidRDefault="00250108" w:rsidP="0025010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50108">
              <w:rPr>
                <w:rFonts w:ascii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08" w:rsidRPr="00250108" w:rsidRDefault="00250108" w:rsidP="0025010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50108">
              <w:rPr>
                <w:rFonts w:ascii="宋体" w:hAnsi="宋体" w:cs="宋体" w:hint="eastAsia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3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08" w:rsidRPr="00250108" w:rsidRDefault="00250108" w:rsidP="0025010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50108">
              <w:rPr>
                <w:rFonts w:ascii="宋体" w:hAnsi="宋体" w:cs="宋体" w:hint="eastAsia"/>
                <w:color w:val="000000"/>
                <w:kern w:val="0"/>
                <w:szCs w:val="21"/>
              </w:rPr>
              <w:t>规格型号说明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08" w:rsidRPr="00250108" w:rsidRDefault="00250108" w:rsidP="0025010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50108">
              <w:rPr>
                <w:rFonts w:ascii="宋体" w:hAnsi="宋体" w:cs="宋体" w:hint="eastAsia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08" w:rsidRPr="00250108" w:rsidRDefault="00250108" w:rsidP="0025010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50108">
              <w:rPr>
                <w:rFonts w:ascii="宋体" w:hAnsi="宋体" w:cs="宋体" w:hint="eastAsia"/>
                <w:color w:val="000000"/>
                <w:kern w:val="0"/>
                <w:szCs w:val="21"/>
              </w:rPr>
              <w:t>单车数量</w:t>
            </w:r>
          </w:p>
        </w:tc>
      </w:tr>
      <w:tr w:rsidR="00250108" w:rsidRPr="00250108" w:rsidTr="002F2AC6">
        <w:trPr>
          <w:trHeight w:val="5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08" w:rsidRPr="00250108" w:rsidRDefault="00250108" w:rsidP="0025010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50108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08" w:rsidRPr="00250108" w:rsidRDefault="00250108" w:rsidP="0025010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50108">
              <w:rPr>
                <w:rFonts w:ascii="宋体" w:hAnsi="宋体" w:cs="宋体" w:hint="eastAsia"/>
                <w:color w:val="000000"/>
                <w:kern w:val="0"/>
                <w:szCs w:val="21"/>
              </w:rPr>
              <w:t>免维护铅酸电池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08" w:rsidRPr="00250108" w:rsidRDefault="00250108" w:rsidP="0025010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50108">
              <w:rPr>
                <w:rFonts w:ascii="宋体" w:hAnsi="宋体" w:cs="宋体" w:hint="eastAsia"/>
                <w:color w:val="000000"/>
                <w:kern w:val="0"/>
                <w:szCs w:val="21"/>
              </w:rPr>
              <w:t>100AH-12V</w:t>
            </w:r>
            <w:r w:rsidRPr="002F2AC6">
              <w:rPr>
                <w:rFonts w:ascii="宋体" w:hAnsi="宋体" w:cs="宋体" w:hint="eastAsia"/>
                <w:color w:val="000000"/>
                <w:kern w:val="0"/>
                <w:szCs w:val="21"/>
              </w:rPr>
              <w:t>，满足小电流放电</w:t>
            </w:r>
            <w:r w:rsidR="005048C3">
              <w:rPr>
                <w:rFonts w:ascii="宋体" w:hAnsi="宋体" w:cs="宋体" w:hint="eastAsia"/>
                <w:color w:val="000000"/>
                <w:kern w:val="0"/>
                <w:szCs w:val="21"/>
              </w:rPr>
              <w:t>，质保1年以上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08" w:rsidRPr="00250108" w:rsidRDefault="00250108" w:rsidP="0025010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50108">
              <w:rPr>
                <w:rFonts w:ascii="宋体" w:hAnsi="宋体" w:cs="宋体" w:hint="eastAsia"/>
                <w:color w:val="000000"/>
                <w:kern w:val="0"/>
                <w:szCs w:val="21"/>
              </w:rPr>
              <w:t>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08" w:rsidRPr="00250108" w:rsidRDefault="00250108" w:rsidP="0025010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50108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</w:tr>
      <w:tr w:rsidR="00250108" w:rsidRPr="00250108" w:rsidTr="002F2AC6">
        <w:trPr>
          <w:trHeight w:val="41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08" w:rsidRPr="00250108" w:rsidRDefault="00250108" w:rsidP="0025010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50108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08" w:rsidRPr="00250108" w:rsidRDefault="00250108" w:rsidP="0025010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50108">
              <w:rPr>
                <w:rFonts w:ascii="宋体" w:hAnsi="宋体" w:cs="宋体" w:hint="eastAsia"/>
                <w:color w:val="000000"/>
                <w:kern w:val="0"/>
                <w:szCs w:val="21"/>
              </w:rPr>
              <w:t>充放电控制器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08" w:rsidRPr="00250108" w:rsidRDefault="001F5832" w:rsidP="0025010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最大充电值</w:t>
            </w:r>
            <w:r w:rsidR="00250108" w:rsidRPr="00250108">
              <w:rPr>
                <w:rFonts w:ascii="宋体" w:hAnsi="宋体" w:cs="宋体" w:hint="eastAsia"/>
                <w:color w:val="000000"/>
                <w:kern w:val="0"/>
                <w:szCs w:val="21"/>
              </w:rPr>
              <w:t>20A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，最低放电电源1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1.2V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08" w:rsidRPr="00250108" w:rsidRDefault="00250108" w:rsidP="0025010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50108">
              <w:rPr>
                <w:rFonts w:ascii="宋体" w:hAnsi="宋体" w:cs="宋体" w:hint="eastAsia"/>
                <w:color w:val="000000"/>
                <w:kern w:val="0"/>
                <w:szCs w:val="21"/>
              </w:rPr>
              <w:t>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08" w:rsidRPr="00250108" w:rsidRDefault="00250108" w:rsidP="0025010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50108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</w:tr>
      <w:tr w:rsidR="00250108" w:rsidRPr="00250108" w:rsidTr="002F2AC6">
        <w:trPr>
          <w:trHeight w:val="5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08" w:rsidRPr="00250108" w:rsidRDefault="00250108" w:rsidP="0025010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50108"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08" w:rsidRPr="00250108" w:rsidRDefault="00250108" w:rsidP="0025010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50108">
              <w:rPr>
                <w:rFonts w:ascii="宋体" w:hAnsi="宋体" w:cs="宋体" w:hint="eastAsia"/>
                <w:color w:val="000000"/>
                <w:kern w:val="0"/>
                <w:szCs w:val="21"/>
              </w:rPr>
              <w:t>充电器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08" w:rsidRPr="00250108" w:rsidRDefault="00250108" w:rsidP="0025010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50108">
              <w:rPr>
                <w:rFonts w:ascii="宋体" w:hAnsi="宋体" w:cs="宋体" w:hint="eastAsia"/>
                <w:color w:val="000000"/>
                <w:kern w:val="0"/>
                <w:szCs w:val="21"/>
              </w:rPr>
              <w:t>12V6A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08" w:rsidRPr="00250108" w:rsidRDefault="00250108" w:rsidP="0025010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50108">
              <w:rPr>
                <w:rFonts w:ascii="宋体" w:hAnsi="宋体" w:cs="宋体" w:hint="eastAsia"/>
                <w:color w:val="000000"/>
                <w:kern w:val="0"/>
                <w:szCs w:val="21"/>
              </w:rPr>
              <w:t>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08" w:rsidRPr="00250108" w:rsidRDefault="00250108" w:rsidP="0025010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50108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</w:tr>
      <w:tr w:rsidR="00250108" w:rsidRPr="00250108" w:rsidTr="002F2AC6">
        <w:trPr>
          <w:trHeight w:val="5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08" w:rsidRPr="00250108" w:rsidRDefault="00250108" w:rsidP="0025010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50108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08" w:rsidRPr="00250108" w:rsidRDefault="00250108" w:rsidP="0025010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50108">
              <w:rPr>
                <w:rFonts w:ascii="宋体" w:hAnsi="宋体" w:cs="宋体" w:hint="eastAsia"/>
                <w:color w:val="000000"/>
                <w:kern w:val="0"/>
                <w:szCs w:val="21"/>
              </w:rPr>
              <w:t>频闪灯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08" w:rsidRPr="00250108" w:rsidRDefault="00250108" w:rsidP="0025010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50108">
              <w:rPr>
                <w:rFonts w:ascii="宋体" w:hAnsi="宋体" w:cs="宋体" w:hint="eastAsia"/>
                <w:color w:val="000000"/>
                <w:kern w:val="0"/>
                <w:szCs w:val="21"/>
              </w:rPr>
              <w:t>功率小于1w</w:t>
            </w:r>
            <w:r w:rsidR="00C938E4">
              <w:rPr>
                <w:rFonts w:ascii="宋体" w:hAnsi="宋体" w:cs="宋体"/>
                <w:color w:val="000000"/>
                <w:kern w:val="0"/>
                <w:szCs w:val="21"/>
              </w:rPr>
              <w:t>,12V工作电压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08" w:rsidRPr="00250108" w:rsidRDefault="00250108" w:rsidP="0025010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50108">
              <w:rPr>
                <w:rFonts w:ascii="宋体" w:hAnsi="宋体" w:cs="宋体" w:hint="eastAsia"/>
                <w:color w:val="000000"/>
                <w:kern w:val="0"/>
                <w:szCs w:val="21"/>
              </w:rPr>
              <w:t>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08" w:rsidRPr="00250108" w:rsidRDefault="00250108" w:rsidP="0025010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50108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</w:tr>
      <w:tr w:rsidR="00250108" w:rsidRPr="00250108" w:rsidTr="002F2AC6">
        <w:trPr>
          <w:trHeight w:val="5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08" w:rsidRPr="00250108" w:rsidRDefault="002F2AC6" w:rsidP="0025010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08" w:rsidRPr="00250108" w:rsidRDefault="00250108" w:rsidP="0025010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50108">
              <w:rPr>
                <w:rFonts w:ascii="宋体" w:hAnsi="宋体" w:cs="宋体" w:hint="eastAsia"/>
                <w:color w:val="000000"/>
                <w:kern w:val="0"/>
                <w:szCs w:val="21"/>
              </w:rPr>
              <w:t>自动收线器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08" w:rsidRPr="00250108" w:rsidRDefault="00250108" w:rsidP="0025010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50108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08" w:rsidRPr="00250108" w:rsidRDefault="00250108" w:rsidP="0025010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50108">
              <w:rPr>
                <w:rFonts w:ascii="宋体" w:hAnsi="宋体" w:cs="宋体" w:hint="eastAsia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08" w:rsidRPr="00250108" w:rsidRDefault="00250108" w:rsidP="0025010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50108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</w:tr>
      <w:tr w:rsidR="00250108" w:rsidRPr="00250108" w:rsidTr="002F2AC6">
        <w:trPr>
          <w:trHeight w:val="54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08" w:rsidRPr="00250108" w:rsidRDefault="002F2AC6" w:rsidP="0025010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08" w:rsidRPr="00250108" w:rsidRDefault="00250108" w:rsidP="0025010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50108">
              <w:rPr>
                <w:rFonts w:ascii="宋体" w:hAnsi="宋体" w:cs="宋体" w:hint="eastAsia"/>
                <w:color w:val="000000"/>
                <w:kern w:val="0"/>
                <w:szCs w:val="21"/>
              </w:rPr>
              <w:t>手摇绞盘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08" w:rsidRPr="00250108" w:rsidRDefault="00250108" w:rsidP="0025010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50108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08" w:rsidRPr="00250108" w:rsidRDefault="00250108" w:rsidP="0025010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50108">
              <w:rPr>
                <w:rFonts w:ascii="宋体" w:hAnsi="宋体" w:cs="宋体" w:hint="eastAsia"/>
                <w:color w:val="000000"/>
                <w:kern w:val="0"/>
                <w:szCs w:val="21"/>
              </w:rPr>
              <w:t>只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0108" w:rsidRPr="00250108" w:rsidRDefault="00250108" w:rsidP="0025010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50108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</w:tr>
    </w:tbl>
    <w:p w:rsidR="00DD2398" w:rsidRPr="00DD2398" w:rsidRDefault="00DD2398" w:rsidP="00DD2398">
      <w:pPr>
        <w:spacing w:line="480" w:lineRule="auto"/>
        <w:jc w:val="left"/>
        <w:rPr>
          <w:rFonts w:ascii="宋体" w:hAnsi="宋体"/>
          <w:kern w:val="10"/>
          <w:sz w:val="24"/>
          <w:szCs w:val="24"/>
        </w:rPr>
      </w:pPr>
    </w:p>
    <w:sectPr w:rsidR="00DD2398" w:rsidRPr="00DD2398" w:rsidSect="00510C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964" w:header="851" w:footer="851" w:gutter="0"/>
      <w:pgNumType w:start="1"/>
      <w:cols w:space="425"/>
      <w:titlePg/>
      <w:docGrid w:type="linesAndChars" w:linePitch="374" w:charSpace="527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750" w:rsidRDefault="000A0750">
      <w:r>
        <w:separator/>
      </w:r>
    </w:p>
  </w:endnote>
  <w:endnote w:type="continuationSeparator" w:id="0">
    <w:p w:rsidR="000A0750" w:rsidRDefault="000A07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586" w:rsidRDefault="002E70CA" w:rsidP="00E1553B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00586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00586">
      <w:rPr>
        <w:rStyle w:val="a8"/>
        <w:noProof/>
      </w:rPr>
      <w:t>1</w:t>
    </w:r>
    <w:r>
      <w:rPr>
        <w:rStyle w:val="a8"/>
      </w:rPr>
      <w:fldChar w:fldCharType="end"/>
    </w:r>
  </w:p>
  <w:p w:rsidR="00D00586" w:rsidRDefault="00D00586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586" w:rsidRDefault="002E70CA" w:rsidP="00E1553B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D00586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53E79">
      <w:rPr>
        <w:rStyle w:val="a8"/>
        <w:noProof/>
      </w:rPr>
      <w:t>2</w:t>
    </w:r>
    <w:r>
      <w:rPr>
        <w:rStyle w:val="a8"/>
      </w:rPr>
      <w:fldChar w:fldCharType="end"/>
    </w:r>
  </w:p>
  <w:p w:rsidR="00D00586" w:rsidRDefault="00D00586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8C3" w:rsidRDefault="005048C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750" w:rsidRDefault="000A0750">
      <w:r>
        <w:separator/>
      </w:r>
    </w:p>
  </w:footnote>
  <w:footnote w:type="continuationSeparator" w:id="0">
    <w:p w:rsidR="000A0750" w:rsidRDefault="000A07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8C3" w:rsidRDefault="005048C3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8C3" w:rsidRDefault="005048C3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8C3" w:rsidRDefault="005048C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400A8"/>
    <w:multiLevelType w:val="hybridMultilevel"/>
    <w:tmpl w:val="A2DC7CAA"/>
    <w:lvl w:ilvl="0" w:tplc="7F10ED2E">
      <w:start w:val="1"/>
      <w:numFmt w:val="decimal"/>
      <w:lvlText w:val="（%1）"/>
      <w:lvlJc w:val="left"/>
      <w:pPr>
        <w:ind w:left="95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76" w:hanging="420"/>
      </w:pPr>
    </w:lvl>
    <w:lvl w:ilvl="2" w:tplc="0409001B" w:tentative="1">
      <w:start w:val="1"/>
      <w:numFmt w:val="lowerRoman"/>
      <w:lvlText w:val="%3."/>
      <w:lvlJc w:val="right"/>
      <w:pPr>
        <w:ind w:left="1496" w:hanging="420"/>
      </w:pPr>
    </w:lvl>
    <w:lvl w:ilvl="3" w:tplc="0409000F" w:tentative="1">
      <w:start w:val="1"/>
      <w:numFmt w:val="decimal"/>
      <w:lvlText w:val="%4."/>
      <w:lvlJc w:val="left"/>
      <w:pPr>
        <w:ind w:left="1916" w:hanging="420"/>
      </w:pPr>
    </w:lvl>
    <w:lvl w:ilvl="4" w:tplc="04090019" w:tentative="1">
      <w:start w:val="1"/>
      <w:numFmt w:val="lowerLetter"/>
      <w:lvlText w:val="%5)"/>
      <w:lvlJc w:val="left"/>
      <w:pPr>
        <w:ind w:left="2336" w:hanging="420"/>
      </w:pPr>
    </w:lvl>
    <w:lvl w:ilvl="5" w:tplc="0409001B" w:tentative="1">
      <w:start w:val="1"/>
      <w:numFmt w:val="lowerRoman"/>
      <w:lvlText w:val="%6."/>
      <w:lvlJc w:val="right"/>
      <w:pPr>
        <w:ind w:left="2756" w:hanging="420"/>
      </w:pPr>
    </w:lvl>
    <w:lvl w:ilvl="6" w:tplc="0409000F" w:tentative="1">
      <w:start w:val="1"/>
      <w:numFmt w:val="decimal"/>
      <w:lvlText w:val="%7."/>
      <w:lvlJc w:val="left"/>
      <w:pPr>
        <w:ind w:left="3176" w:hanging="420"/>
      </w:pPr>
    </w:lvl>
    <w:lvl w:ilvl="7" w:tplc="04090019" w:tentative="1">
      <w:start w:val="1"/>
      <w:numFmt w:val="lowerLetter"/>
      <w:lvlText w:val="%8)"/>
      <w:lvlJc w:val="left"/>
      <w:pPr>
        <w:ind w:left="3596" w:hanging="420"/>
      </w:pPr>
    </w:lvl>
    <w:lvl w:ilvl="8" w:tplc="0409001B" w:tentative="1">
      <w:start w:val="1"/>
      <w:numFmt w:val="lowerRoman"/>
      <w:lvlText w:val="%9."/>
      <w:lvlJc w:val="right"/>
      <w:pPr>
        <w:ind w:left="4016" w:hanging="420"/>
      </w:pPr>
    </w:lvl>
  </w:abstractNum>
  <w:abstractNum w:abstractNumId="1">
    <w:nsid w:val="16D93D2D"/>
    <w:multiLevelType w:val="hybridMultilevel"/>
    <w:tmpl w:val="A2DC7CAA"/>
    <w:lvl w:ilvl="0" w:tplc="7F10ED2E">
      <w:start w:val="1"/>
      <w:numFmt w:val="decimal"/>
      <w:lvlText w:val="（%1）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76" w:hanging="420"/>
      </w:pPr>
    </w:lvl>
    <w:lvl w:ilvl="2" w:tplc="0409001B" w:tentative="1">
      <w:start w:val="1"/>
      <w:numFmt w:val="lowerRoman"/>
      <w:lvlText w:val="%3."/>
      <w:lvlJc w:val="right"/>
      <w:pPr>
        <w:ind w:left="1496" w:hanging="420"/>
      </w:pPr>
    </w:lvl>
    <w:lvl w:ilvl="3" w:tplc="0409000F" w:tentative="1">
      <w:start w:val="1"/>
      <w:numFmt w:val="decimal"/>
      <w:lvlText w:val="%4."/>
      <w:lvlJc w:val="left"/>
      <w:pPr>
        <w:ind w:left="1916" w:hanging="420"/>
      </w:pPr>
    </w:lvl>
    <w:lvl w:ilvl="4" w:tplc="04090019" w:tentative="1">
      <w:start w:val="1"/>
      <w:numFmt w:val="lowerLetter"/>
      <w:lvlText w:val="%5)"/>
      <w:lvlJc w:val="left"/>
      <w:pPr>
        <w:ind w:left="2336" w:hanging="420"/>
      </w:pPr>
    </w:lvl>
    <w:lvl w:ilvl="5" w:tplc="0409001B" w:tentative="1">
      <w:start w:val="1"/>
      <w:numFmt w:val="lowerRoman"/>
      <w:lvlText w:val="%6."/>
      <w:lvlJc w:val="right"/>
      <w:pPr>
        <w:ind w:left="2756" w:hanging="420"/>
      </w:pPr>
    </w:lvl>
    <w:lvl w:ilvl="6" w:tplc="0409000F" w:tentative="1">
      <w:start w:val="1"/>
      <w:numFmt w:val="decimal"/>
      <w:lvlText w:val="%7."/>
      <w:lvlJc w:val="left"/>
      <w:pPr>
        <w:ind w:left="3176" w:hanging="420"/>
      </w:pPr>
    </w:lvl>
    <w:lvl w:ilvl="7" w:tplc="04090019" w:tentative="1">
      <w:start w:val="1"/>
      <w:numFmt w:val="lowerLetter"/>
      <w:lvlText w:val="%8)"/>
      <w:lvlJc w:val="left"/>
      <w:pPr>
        <w:ind w:left="3596" w:hanging="420"/>
      </w:pPr>
    </w:lvl>
    <w:lvl w:ilvl="8" w:tplc="0409001B" w:tentative="1">
      <w:start w:val="1"/>
      <w:numFmt w:val="lowerRoman"/>
      <w:lvlText w:val="%9."/>
      <w:lvlJc w:val="right"/>
      <w:pPr>
        <w:ind w:left="4016" w:hanging="420"/>
      </w:pPr>
    </w:lvl>
  </w:abstractNum>
  <w:abstractNum w:abstractNumId="2">
    <w:nsid w:val="1C6A4A6D"/>
    <w:multiLevelType w:val="hybridMultilevel"/>
    <w:tmpl w:val="85D81798"/>
    <w:lvl w:ilvl="0" w:tplc="A20AF30A">
      <w:start w:val="1"/>
      <w:numFmt w:val="decimal"/>
      <w:lvlText w:val="%1、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1FF64F94"/>
    <w:multiLevelType w:val="hybridMultilevel"/>
    <w:tmpl w:val="85D81798"/>
    <w:lvl w:ilvl="0" w:tplc="A20AF30A">
      <w:start w:val="1"/>
      <w:numFmt w:val="decimal"/>
      <w:lvlText w:val="%1、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2DC64B69"/>
    <w:multiLevelType w:val="multilevel"/>
    <w:tmpl w:val="79A2C57C"/>
    <w:lvl w:ilvl="0">
      <w:start w:val="1"/>
      <w:numFmt w:val="decimal"/>
      <w:pStyle w:val="1"/>
      <w:lvlText w:val="%1"/>
      <w:lvlJc w:val="left"/>
      <w:pPr>
        <w:tabs>
          <w:tab w:val="num" w:pos="360"/>
        </w:tabs>
        <w:ind w:left="0" w:firstLine="0"/>
      </w:pPr>
      <w:rPr>
        <w:rFonts w:eastAsia="宋体" w:hint="eastAsia"/>
        <w:b/>
        <w:i w:val="0"/>
        <w:sz w:val="32"/>
      </w:rPr>
    </w:lvl>
    <w:lvl w:ilvl="1">
      <w:start w:val="1"/>
      <w:numFmt w:val="decimal"/>
      <w:pStyle w:val="2"/>
      <w:lvlText w:val="%1.%2"/>
      <w:lvlJc w:val="left"/>
      <w:pPr>
        <w:tabs>
          <w:tab w:val="num" w:pos="720"/>
        </w:tabs>
        <w:ind w:left="0" w:firstLine="0"/>
      </w:pPr>
      <w:rPr>
        <w:rFonts w:eastAsia="宋体" w:hint="eastAsia"/>
        <w:b/>
        <w:i w:val="0"/>
        <w:sz w:val="28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142" w:firstLine="0"/>
      </w:pPr>
      <w:rPr>
        <w:rFonts w:eastAsia="宋体" w:hint="eastAsia"/>
        <w:b/>
        <w:i w:val="0"/>
        <w:sz w:val="24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080"/>
        </w:tabs>
        <w:ind w:left="0" w:firstLine="0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5">
    <w:nsid w:val="318F0112"/>
    <w:multiLevelType w:val="hybridMultilevel"/>
    <w:tmpl w:val="0F720016"/>
    <w:lvl w:ilvl="0" w:tplc="9A4E073A">
      <w:start w:val="1"/>
      <w:numFmt w:val="japaneseCounting"/>
      <w:lvlText w:val="%1、"/>
      <w:lvlJc w:val="left"/>
      <w:pPr>
        <w:ind w:left="1386" w:hanging="720"/>
      </w:pPr>
      <w:rPr>
        <w:rFonts w:hint="default"/>
      </w:rPr>
    </w:lvl>
    <w:lvl w:ilvl="1" w:tplc="8A1007E6" w:tentative="1">
      <w:start w:val="1"/>
      <w:numFmt w:val="lowerLetter"/>
      <w:lvlText w:val="%2)"/>
      <w:lvlJc w:val="left"/>
      <w:pPr>
        <w:ind w:left="1506" w:hanging="420"/>
      </w:pPr>
    </w:lvl>
    <w:lvl w:ilvl="2" w:tplc="7A3CB2EC" w:tentative="1">
      <w:start w:val="1"/>
      <w:numFmt w:val="lowerRoman"/>
      <w:lvlText w:val="%3."/>
      <w:lvlJc w:val="right"/>
      <w:pPr>
        <w:ind w:left="1926" w:hanging="420"/>
      </w:pPr>
    </w:lvl>
    <w:lvl w:ilvl="3" w:tplc="A50AE0AA" w:tentative="1">
      <w:start w:val="1"/>
      <w:numFmt w:val="decimal"/>
      <w:lvlText w:val="%4."/>
      <w:lvlJc w:val="left"/>
      <w:pPr>
        <w:ind w:left="2346" w:hanging="420"/>
      </w:pPr>
    </w:lvl>
    <w:lvl w:ilvl="4" w:tplc="7C24F778" w:tentative="1">
      <w:start w:val="1"/>
      <w:numFmt w:val="lowerLetter"/>
      <w:lvlText w:val="%5)"/>
      <w:lvlJc w:val="left"/>
      <w:pPr>
        <w:ind w:left="2766" w:hanging="420"/>
      </w:pPr>
    </w:lvl>
    <w:lvl w:ilvl="5" w:tplc="73DA099E" w:tentative="1">
      <w:start w:val="1"/>
      <w:numFmt w:val="lowerRoman"/>
      <w:lvlText w:val="%6."/>
      <w:lvlJc w:val="right"/>
      <w:pPr>
        <w:ind w:left="3186" w:hanging="420"/>
      </w:pPr>
    </w:lvl>
    <w:lvl w:ilvl="6" w:tplc="2E9C6016" w:tentative="1">
      <w:start w:val="1"/>
      <w:numFmt w:val="decimal"/>
      <w:lvlText w:val="%7."/>
      <w:lvlJc w:val="left"/>
      <w:pPr>
        <w:ind w:left="3606" w:hanging="420"/>
      </w:pPr>
    </w:lvl>
    <w:lvl w:ilvl="7" w:tplc="8E34F3D2" w:tentative="1">
      <w:start w:val="1"/>
      <w:numFmt w:val="lowerLetter"/>
      <w:lvlText w:val="%8)"/>
      <w:lvlJc w:val="left"/>
      <w:pPr>
        <w:ind w:left="4026" w:hanging="420"/>
      </w:pPr>
    </w:lvl>
    <w:lvl w:ilvl="8" w:tplc="63180876" w:tentative="1">
      <w:start w:val="1"/>
      <w:numFmt w:val="lowerRoman"/>
      <w:lvlText w:val="%9."/>
      <w:lvlJc w:val="right"/>
      <w:pPr>
        <w:ind w:left="4446" w:hanging="420"/>
      </w:pPr>
    </w:lvl>
  </w:abstractNum>
  <w:abstractNum w:abstractNumId="6">
    <w:nsid w:val="52566506"/>
    <w:multiLevelType w:val="hybridMultilevel"/>
    <w:tmpl w:val="0F720016"/>
    <w:lvl w:ilvl="0" w:tplc="E46CC5C8">
      <w:start w:val="1"/>
      <w:numFmt w:val="japaneseCounting"/>
      <w:lvlText w:val="%1、"/>
      <w:lvlJc w:val="left"/>
      <w:pPr>
        <w:ind w:left="1287" w:hanging="720"/>
      </w:pPr>
      <w:rPr>
        <w:rFonts w:hint="default"/>
      </w:rPr>
    </w:lvl>
    <w:lvl w:ilvl="1" w:tplc="2738E766" w:tentative="1">
      <w:start w:val="1"/>
      <w:numFmt w:val="lowerLetter"/>
      <w:lvlText w:val="%2)"/>
      <w:lvlJc w:val="left"/>
      <w:pPr>
        <w:ind w:left="1407" w:hanging="420"/>
      </w:pPr>
    </w:lvl>
    <w:lvl w:ilvl="2" w:tplc="B656786E" w:tentative="1">
      <w:start w:val="1"/>
      <w:numFmt w:val="lowerRoman"/>
      <w:lvlText w:val="%3."/>
      <w:lvlJc w:val="right"/>
      <w:pPr>
        <w:ind w:left="1827" w:hanging="420"/>
      </w:pPr>
    </w:lvl>
    <w:lvl w:ilvl="3" w:tplc="A78C2820" w:tentative="1">
      <w:start w:val="1"/>
      <w:numFmt w:val="decimal"/>
      <w:lvlText w:val="%4."/>
      <w:lvlJc w:val="left"/>
      <w:pPr>
        <w:ind w:left="2247" w:hanging="420"/>
      </w:pPr>
    </w:lvl>
    <w:lvl w:ilvl="4" w:tplc="D78CC94C" w:tentative="1">
      <w:start w:val="1"/>
      <w:numFmt w:val="lowerLetter"/>
      <w:lvlText w:val="%5)"/>
      <w:lvlJc w:val="left"/>
      <w:pPr>
        <w:ind w:left="2667" w:hanging="420"/>
      </w:pPr>
    </w:lvl>
    <w:lvl w:ilvl="5" w:tplc="00D4227A" w:tentative="1">
      <w:start w:val="1"/>
      <w:numFmt w:val="lowerRoman"/>
      <w:lvlText w:val="%6."/>
      <w:lvlJc w:val="right"/>
      <w:pPr>
        <w:ind w:left="3087" w:hanging="420"/>
      </w:pPr>
    </w:lvl>
    <w:lvl w:ilvl="6" w:tplc="0E4CBFEE" w:tentative="1">
      <w:start w:val="1"/>
      <w:numFmt w:val="decimal"/>
      <w:lvlText w:val="%7."/>
      <w:lvlJc w:val="left"/>
      <w:pPr>
        <w:ind w:left="3507" w:hanging="420"/>
      </w:pPr>
    </w:lvl>
    <w:lvl w:ilvl="7" w:tplc="A98629CA" w:tentative="1">
      <w:start w:val="1"/>
      <w:numFmt w:val="lowerLetter"/>
      <w:lvlText w:val="%8)"/>
      <w:lvlJc w:val="left"/>
      <w:pPr>
        <w:ind w:left="3927" w:hanging="420"/>
      </w:pPr>
    </w:lvl>
    <w:lvl w:ilvl="8" w:tplc="710E8240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>
    <w:nsid w:val="5CD3484E"/>
    <w:multiLevelType w:val="hybridMultilevel"/>
    <w:tmpl w:val="85D81798"/>
    <w:lvl w:ilvl="0" w:tplc="A20AF30A">
      <w:start w:val="1"/>
      <w:numFmt w:val="decimal"/>
      <w:lvlText w:val="%1、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625811D1"/>
    <w:multiLevelType w:val="hybridMultilevel"/>
    <w:tmpl w:val="85D81798"/>
    <w:lvl w:ilvl="0" w:tplc="A20AF30A">
      <w:start w:val="1"/>
      <w:numFmt w:val="decimal"/>
      <w:lvlText w:val="%1、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>
    <w:nsid w:val="62C32175"/>
    <w:multiLevelType w:val="hybridMultilevel"/>
    <w:tmpl w:val="85D81798"/>
    <w:lvl w:ilvl="0" w:tplc="A20AF30A">
      <w:start w:val="1"/>
      <w:numFmt w:val="decimal"/>
      <w:lvlText w:val="%1、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>
    <w:nsid w:val="6E2F45DC"/>
    <w:multiLevelType w:val="hybridMultilevel"/>
    <w:tmpl w:val="11A68CA4"/>
    <w:lvl w:ilvl="0" w:tplc="17D0F2B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3874A96"/>
    <w:multiLevelType w:val="hybridMultilevel"/>
    <w:tmpl w:val="85D81798"/>
    <w:lvl w:ilvl="0" w:tplc="A20AF30A">
      <w:start w:val="1"/>
      <w:numFmt w:val="decimal"/>
      <w:lvlText w:val="%1、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2">
    <w:nsid w:val="7E8C1B55"/>
    <w:multiLevelType w:val="hybridMultilevel"/>
    <w:tmpl w:val="0F720016"/>
    <w:lvl w:ilvl="0" w:tplc="CE5E8202">
      <w:start w:val="1"/>
      <w:numFmt w:val="japaneseCounting"/>
      <w:lvlText w:val="%1、"/>
      <w:lvlJc w:val="left"/>
      <w:pPr>
        <w:ind w:left="13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6" w:hanging="420"/>
      </w:pPr>
    </w:lvl>
    <w:lvl w:ilvl="2" w:tplc="0409001B" w:tentative="1">
      <w:start w:val="1"/>
      <w:numFmt w:val="lowerRoman"/>
      <w:lvlText w:val="%3."/>
      <w:lvlJc w:val="right"/>
      <w:pPr>
        <w:ind w:left="1926" w:hanging="420"/>
      </w:pPr>
    </w:lvl>
    <w:lvl w:ilvl="3" w:tplc="0409000F" w:tentative="1">
      <w:start w:val="1"/>
      <w:numFmt w:val="decimal"/>
      <w:lvlText w:val="%4."/>
      <w:lvlJc w:val="left"/>
      <w:pPr>
        <w:ind w:left="2346" w:hanging="420"/>
      </w:pPr>
    </w:lvl>
    <w:lvl w:ilvl="4" w:tplc="04090019" w:tentative="1">
      <w:start w:val="1"/>
      <w:numFmt w:val="lowerLetter"/>
      <w:lvlText w:val="%5)"/>
      <w:lvlJc w:val="left"/>
      <w:pPr>
        <w:ind w:left="2766" w:hanging="420"/>
      </w:pPr>
    </w:lvl>
    <w:lvl w:ilvl="5" w:tplc="0409001B" w:tentative="1">
      <w:start w:val="1"/>
      <w:numFmt w:val="lowerRoman"/>
      <w:lvlText w:val="%6."/>
      <w:lvlJc w:val="right"/>
      <w:pPr>
        <w:ind w:left="3186" w:hanging="420"/>
      </w:pPr>
    </w:lvl>
    <w:lvl w:ilvl="6" w:tplc="0409000F" w:tentative="1">
      <w:start w:val="1"/>
      <w:numFmt w:val="decimal"/>
      <w:lvlText w:val="%7."/>
      <w:lvlJc w:val="left"/>
      <w:pPr>
        <w:ind w:left="3606" w:hanging="420"/>
      </w:pPr>
    </w:lvl>
    <w:lvl w:ilvl="7" w:tplc="04090019" w:tentative="1">
      <w:start w:val="1"/>
      <w:numFmt w:val="lowerLetter"/>
      <w:lvlText w:val="%8)"/>
      <w:lvlJc w:val="left"/>
      <w:pPr>
        <w:ind w:left="4026" w:hanging="420"/>
      </w:pPr>
    </w:lvl>
    <w:lvl w:ilvl="8" w:tplc="0409001B" w:tentative="1">
      <w:start w:val="1"/>
      <w:numFmt w:val="lowerRoman"/>
      <w:lvlText w:val="%9."/>
      <w:lvlJc w:val="right"/>
      <w:pPr>
        <w:ind w:left="4446" w:hanging="420"/>
      </w:pPr>
    </w:lvl>
  </w:abstractNum>
  <w:num w:numId="1">
    <w:abstractNumId w:val="4"/>
  </w:num>
  <w:num w:numId="2">
    <w:abstractNumId w:val="5"/>
  </w:num>
  <w:num w:numId="3">
    <w:abstractNumId w:val="12"/>
  </w:num>
  <w:num w:numId="4">
    <w:abstractNumId w:val="6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3"/>
  </w:num>
  <w:num w:numId="23">
    <w:abstractNumId w:val="7"/>
  </w:num>
  <w:num w:numId="24">
    <w:abstractNumId w:val="11"/>
  </w:num>
  <w:num w:numId="25">
    <w:abstractNumId w:val="0"/>
  </w:num>
  <w:num w:numId="26">
    <w:abstractNumId w:val="1"/>
  </w:num>
  <w:num w:numId="27">
    <w:abstractNumId w:val="8"/>
  </w:num>
  <w:num w:numId="28">
    <w:abstractNumId w:val="10"/>
  </w:num>
  <w:num w:numId="29">
    <w:abstractNumId w:val="2"/>
  </w:num>
  <w:num w:numId="30">
    <w:abstractNumId w:val="9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attachedTemplate r:id="rId1"/>
  <w:stylePaneFormatFilter w:val="3F01"/>
  <w:defaultTabStop w:val="425"/>
  <w:drawingGridHorizontalSpacing w:val="235"/>
  <w:drawingGridVerticalSpacing w:val="187"/>
  <w:displayHorizontalDrawingGridEvery w:val="0"/>
  <w:displayVerticalDrawingGridEvery w:val="2"/>
  <w:characterSpacingControl w:val="compressPunctuation"/>
  <w:hdrShapeDefaults>
    <o:shapedefaults v:ext="edit" spidmax="5122">
      <o:colormru v:ext="edit" colors="#f9c,#c6f,#f9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C95E2C"/>
    <w:rsid w:val="00003DE3"/>
    <w:rsid w:val="000055B1"/>
    <w:rsid w:val="000072C8"/>
    <w:rsid w:val="00012165"/>
    <w:rsid w:val="000125F9"/>
    <w:rsid w:val="00012D21"/>
    <w:rsid w:val="00015A3B"/>
    <w:rsid w:val="00024E62"/>
    <w:rsid w:val="000258F2"/>
    <w:rsid w:val="00027533"/>
    <w:rsid w:val="00035892"/>
    <w:rsid w:val="000404D7"/>
    <w:rsid w:val="000573F9"/>
    <w:rsid w:val="00057B80"/>
    <w:rsid w:val="00061833"/>
    <w:rsid w:val="00070B65"/>
    <w:rsid w:val="00072EF7"/>
    <w:rsid w:val="000736DB"/>
    <w:rsid w:val="00077BA6"/>
    <w:rsid w:val="00090AE0"/>
    <w:rsid w:val="00090F5D"/>
    <w:rsid w:val="0009575E"/>
    <w:rsid w:val="000A0750"/>
    <w:rsid w:val="000A0C39"/>
    <w:rsid w:val="000B7DE6"/>
    <w:rsid w:val="000C15DF"/>
    <w:rsid w:val="000C334E"/>
    <w:rsid w:val="000C48B1"/>
    <w:rsid w:val="000C5C00"/>
    <w:rsid w:val="000F160D"/>
    <w:rsid w:val="000F2401"/>
    <w:rsid w:val="000F4EEA"/>
    <w:rsid w:val="000F73FC"/>
    <w:rsid w:val="00115830"/>
    <w:rsid w:val="001205B2"/>
    <w:rsid w:val="0012279A"/>
    <w:rsid w:val="001300BF"/>
    <w:rsid w:val="0013150D"/>
    <w:rsid w:val="00132298"/>
    <w:rsid w:val="001530B8"/>
    <w:rsid w:val="001530F3"/>
    <w:rsid w:val="001606BD"/>
    <w:rsid w:val="001624AB"/>
    <w:rsid w:val="00171037"/>
    <w:rsid w:val="00171437"/>
    <w:rsid w:val="0017162B"/>
    <w:rsid w:val="00181ED9"/>
    <w:rsid w:val="00184E9C"/>
    <w:rsid w:val="00196760"/>
    <w:rsid w:val="001B23CF"/>
    <w:rsid w:val="001B3AF6"/>
    <w:rsid w:val="001B4815"/>
    <w:rsid w:val="001B5350"/>
    <w:rsid w:val="001B5FE4"/>
    <w:rsid w:val="001B65D7"/>
    <w:rsid w:val="001C1CAE"/>
    <w:rsid w:val="001C329D"/>
    <w:rsid w:val="001C3F16"/>
    <w:rsid w:val="001C6C7D"/>
    <w:rsid w:val="001D12F2"/>
    <w:rsid w:val="001D3E9A"/>
    <w:rsid w:val="001D51D5"/>
    <w:rsid w:val="001E5C22"/>
    <w:rsid w:val="001E7565"/>
    <w:rsid w:val="001E7AF4"/>
    <w:rsid w:val="001F48EB"/>
    <w:rsid w:val="001F5832"/>
    <w:rsid w:val="001F7A8E"/>
    <w:rsid w:val="00204A0A"/>
    <w:rsid w:val="00210874"/>
    <w:rsid w:val="002147E4"/>
    <w:rsid w:val="00215665"/>
    <w:rsid w:val="00216000"/>
    <w:rsid w:val="0022554F"/>
    <w:rsid w:val="00250108"/>
    <w:rsid w:val="00251464"/>
    <w:rsid w:val="0025189F"/>
    <w:rsid w:val="002603C1"/>
    <w:rsid w:val="002609ED"/>
    <w:rsid w:val="002624B1"/>
    <w:rsid w:val="00264E0B"/>
    <w:rsid w:val="00272723"/>
    <w:rsid w:val="00273C52"/>
    <w:rsid w:val="002767B3"/>
    <w:rsid w:val="00284069"/>
    <w:rsid w:val="00286E69"/>
    <w:rsid w:val="0029749B"/>
    <w:rsid w:val="002A1374"/>
    <w:rsid w:val="002B3F2A"/>
    <w:rsid w:val="002B669E"/>
    <w:rsid w:val="002C3D45"/>
    <w:rsid w:val="002C5DD3"/>
    <w:rsid w:val="002C7003"/>
    <w:rsid w:val="002D1007"/>
    <w:rsid w:val="002D166B"/>
    <w:rsid w:val="002D268A"/>
    <w:rsid w:val="002D3A4C"/>
    <w:rsid w:val="002E11BC"/>
    <w:rsid w:val="002E46D0"/>
    <w:rsid w:val="002E70CA"/>
    <w:rsid w:val="002F2AC6"/>
    <w:rsid w:val="00310948"/>
    <w:rsid w:val="00314D84"/>
    <w:rsid w:val="00316E3C"/>
    <w:rsid w:val="00317681"/>
    <w:rsid w:val="0032097E"/>
    <w:rsid w:val="00322D56"/>
    <w:rsid w:val="00331A8E"/>
    <w:rsid w:val="00331D71"/>
    <w:rsid w:val="00343EA2"/>
    <w:rsid w:val="00344BFF"/>
    <w:rsid w:val="003503B7"/>
    <w:rsid w:val="00355CCA"/>
    <w:rsid w:val="00356F22"/>
    <w:rsid w:val="00360997"/>
    <w:rsid w:val="00361B45"/>
    <w:rsid w:val="003655AB"/>
    <w:rsid w:val="00365DC2"/>
    <w:rsid w:val="00371D3E"/>
    <w:rsid w:val="003722B8"/>
    <w:rsid w:val="00374862"/>
    <w:rsid w:val="00375D66"/>
    <w:rsid w:val="00397CE4"/>
    <w:rsid w:val="003A4D67"/>
    <w:rsid w:val="003B567B"/>
    <w:rsid w:val="003B5957"/>
    <w:rsid w:val="003B79C2"/>
    <w:rsid w:val="003C12E4"/>
    <w:rsid w:val="003C2B0D"/>
    <w:rsid w:val="003C3565"/>
    <w:rsid w:val="003D2FDB"/>
    <w:rsid w:val="003D6F33"/>
    <w:rsid w:val="003D7CF7"/>
    <w:rsid w:val="003F0863"/>
    <w:rsid w:val="003F139B"/>
    <w:rsid w:val="003F21DB"/>
    <w:rsid w:val="004108A7"/>
    <w:rsid w:val="004112C9"/>
    <w:rsid w:val="00417646"/>
    <w:rsid w:val="00434630"/>
    <w:rsid w:val="00443AA2"/>
    <w:rsid w:val="00450456"/>
    <w:rsid w:val="00460D87"/>
    <w:rsid w:val="00462C4D"/>
    <w:rsid w:val="00473CD5"/>
    <w:rsid w:val="00477144"/>
    <w:rsid w:val="004836BC"/>
    <w:rsid w:val="00483CDD"/>
    <w:rsid w:val="004908AF"/>
    <w:rsid w:val="004A473B"/>
    <w:rsid w:val="004A5216"/>
    <w:rsid w:val="004B654E"/>
    <w:rsid w:val="004C5271"/>
    <w:rsid w:val="0050193E"/>
    <w:rsid w:val="005048C3"/>
    <w:rsid w:val="00510C78"/>
    <w:rsid w:val="00511486"/>
    <w:rsid w:val="00524444"/>
    <w:rsid w:val="0053437D"/>
    <w:rsid w:val="00535208"/>
    <w:rsid w:val="0054066C"/>
    <w:rsid w:val="00541653"/>
    <w:rsid w:val="00542AEE"/>
    <w:rsid w:val="0054613D"/>
    <w:rsid w:val="0055436A"/>
    <w:rsid w:val="005563A1"/>
    <w:rsid w:val="00562774"/>
    <w:rsid w:val="00566DCC"/>
    <w:rsid w:val="005754DF"/>
    <w:rsid w:val="00581D8C"/>
    <w:rsid w:val="005913E4"/>
    <w:rsid w:val="005934C0"/>
    <w:rsid w:val="005A690A"/>
    <w:rsid w:val="005B4BF6"/>
    <w:rsid w:val="005C796E"/>
    <w:rsid w:val="005D0E95"/>
    <w:rsid w:val="005D2DA2"/>
    <w:rsid w:val="005D6BD0"/>
    <w:rsid w:val="005E3110"/>
    <w:rsid w:val="005E4522"/>
    <w:rsid w:val="005E6F33"/>
    <w:rsid w:val="005F0E57"/>
    <w:rsid w:val="005F392E"/>
    <w:rsid w:val="005F3D96"/>
    <w:rsid w:val="00602386"/>
    <w:rsid w:val="00607790"/>
    <w:rsid w:val="00636DBF"/>
    <w:rsid w:val="006373F5"/>
    <w:rsid w:val="00647ED0"/>
    <w:rsid w:val="00652B1D"/>
    <w:rsid w:val="006637A3"/>
    <w:rsid w:val="006829E8"/>
    <w:rsid w:val="00685FDB"/>
    <w:rsid w:val="0069193A"/>
    <w:rsid w:val="0069658F"/>
    <w:rsid w:val="006C3F1C"/>
    <w:rsid w:val="006D0D1D"/>
    <w:rsid w:val="006D32A6"/>
    <w:rsid w:val="006D4A9D"/>
    <w:rsid w:val="006E6769"/>
    <w:rsid w:val="006F2266"/>
    <w:rsid w:val="006F5777"/>
    <w:rsid w:val="0070442D"/>
    <w:rsid w:val="00707AB0"/>
    <w:rsid w:val="0071693B"/>
    <w:rsid w:val="0075019D"/>
    <w:rsid w:val="0075086E"/>
    <w:rsid w:val="00753E79"/>
    <w:rsid w:val="007540BC"/>
    <w:rsid w:val="00757337"/>
    <w:rsid w:val="00757858"/>
    <w:rsid w:val="0076660A"/>
    <w:rsid w:val="0077414C"/>
    <w:rsid w:val="00776B7D"/>
    <w:rsid w:val="0078563F"/>
    <w:rsid w:val="00786C27"/>
    <w:rsid w:val="007A3958"/>
    <w:rsid w:val="007A6A62"/>
    <w:rsid w:val="007A7633"/>
    <w:rsid w:val="007A76BC"/>
    <w:rsid w:val="007B1577"/>
    <w:rsid w:val="007B6E72"/>
    <w:rsid w:val="007C05BF"/>
    <w:rsid w:val="007C6090"/>
    <w:rsid w:val="007E52E0"/>
    <w:rsid w:val="007E67C4"/>
    <w:rsid w:val="007E7394"/>
    <w:rsid w:val="007F0133"/>
    <w:rsid w:val="007F19DB"/>
    <w:rsid w:val="007F2770"/>
    <w:rsid w:val="007F510F"/>
    <w:rsid w:val="007F6FED"/>
    <w:rsid w:val="007F76F5"/>
    <w:rsid w:val="00801A45"/>
    <w:rsid w:val="00826577"/>
    <w:rsid w:val="0083424B"/>
    <w:rsid w:val="00856A5C"/>
    <w:rsid w:val="008603E0"/>
    <w:rsid w:val="00861158"/>
    <w:rsid w:val="008734A9"/>
    <w:rsid w:val="00873D78"/>
    <w:rsid w:val="008841CB"/>
    <w:rsid w:val="00887BFE"/>
    <w:rsid w:val="008972BB"/>
    <w:rsid w:val="008A30A4"/>
    <w:rsid w:val="008A6D92"/>
    <w:rsid w:val="008A7ABB"/>
    <w:rsid w:val="008B02EE"/>
    <w:rsid w:val="008B6040"/>
    <w:rsid w:val="008B6684"/>
    <w:rsid w:val="008C0AB1"/>
    <w:rsid w:val="008C5657"/>
    <w:rsid w:val="008C71FA"/>
    <w:rsid w:val="008C740C"/>
    <w:rsid w:val="008C7823"/>
    <w:rsid w:val="008E5F8F"/>
    <w:rsid w:val="008E70A3"/>
    <w:rsid w:val="008E79FF"/>
    <w:rsid w:val="008F0318"/>
    <w:rsid w:val="008F4377"/>
    <w:rsid w:val="009062AE"/>
    <w:rsid w:val="00914171"/>
    <w:rsid w:val="0091479D"/>
    <w:rsid w:val="0091483D"/>
    <w:rsid w:val="00924108"/>
    <w:rsid w:val="00924BFF"/>
    <w:rsid w:val="00930923"/>
    <w:rsid w:val="00934F31"/>
    <w:rsid w:val="00935AE8"/>
    <w:rsid w:val="00935BC2"/>
    <w:rsid w:val="00935CAE"/>
    <w:rsid w:val="009444A1"/>
    <w:rsid w:val="009447E0"/>
    <w:rsid w:val="00950087"/>
    <w:rsid w:val="00951B09"/>
    <w:rsid w:val="00960CAB"/>
    <w:rsid w:val="0096126B"/>
    <w:rsid w:val="00962F29"/>
    <w:rsid w:val="00980133"/>
    <w:rsid w:val="0098033C"/>
    <w:rsid w:val="00987053"/>
    <w:rsid w:val="00992AB0"/>
    <w:rsid w:val="009A3DBB"/>
    <w:rsid w:val="009C0808"/>
    <w:rsid w:val="009C2FAC"/>
    <w:rsid w:val="009C58D5"/>
    <w:rsid w:val="009C6522"/>
    <w:rsid w:val="009D500F"/>
    <w:rsid w:val="009E41CA"/>
    <w:rsid w:val="009F1863"/>
    <w:rsid w:val="009F45A6"/>
    <w:rsid w:val="00A005FE"/>
    <w:rsid w:val="00A043BA"/>
    <w:rsid w:val="00A10B48"/>
    <w:rsid w:val="00A12960"/>
    <w:rsid w:val="00A13F91"/>
    <w:rsid w:val="00A15482"/>
    <w:rsid w:val="00A155A2"/>
    <w:rsid w:val="00A1681B"/>
    <w:rsid w:val="00A21A36"/>
    <w:rsid w:val="00A220A5"/>
    <w:rsid w:val="00A22EB2"/>
    <w:rsid w:val="00A3546C"/>
    <w:rsid w:val="00A359EB"/>
    <w:rsid w:val="00A41FA7"/>
    <w:rsid w:val="00A57AB9"/>
    <w:rsid w:val="00A61AD3"/>
    <w:rsid w:val="00A63353"/>
    <w:rsid w:val="00A66697"/>
    <w:rsid w:val="00A710D3"/>
    <w:rsid w:val="00A83A19"/>
    <w:rsid w:val="00A87D03"/>
    <w:rsid w:val="00A913CA"/>
    <w:rsid w:val="00A93282"/>
    <w:rsid w:val="00A97055"/>
    <w:rsid w:val="00AB1634"/>
    <w:rsid w:val="00AB3671"/>
    <w:rsid w:val="00AC0B52"/>
    <w:rsid w:val="00AD1E42"/>
    <w:rsid w:val="00AD7A97"/>
    <w:rsid w:val="00AE2CDB"/>
    <w:rsid w:val="00AE6B4F"/>
    <w:rsid w:val="00B10439"/>
    <w:rsid w:val="00B25A5E"/>
    <w:rsid w:val="00B26301"/>
    <w:rsid w:val="00B44C52"/>
    <w:rsid w:val="00B51AE6"/>
    <w:rsid w:val="00B67A1C"/>
    <w:rsid w:val="00B804EA"/>
    <w:rsid w:val="00BA40CE"/>
    <w:rsid w:val="00BA5648"/>
    <w:rsid w:val="00BB7742"/>
    <w:rsid w:val="00BC41C8"/>
    <w:rsid w:val="00BD0533"/>
    <w:rsid w:val="00BD10D8"/>
    <w:rsid w:val="00BD119A"/>
    <w:rsid w:val="00BD2961"/>
    <w:rsid w:val="00BE721D"/>
    <w:rsid w:val="00BF2A32"/>
    <w:rsid w:val="00BF5617"/>
    <w:rsid w:val="00C03C44"/>
    <w:rsid w:val="00C03DDC"/>
    <w:rsid w:val="00C256DE"/>
    <w:rsid w:val="00C303E9"/>
    <w:rsid w:val="00C45506"/>
    <w:rsid w:val="00C47BA9"/>
    <w:rsid w:val="00C54153"/>
    <w:rsid w:val="00C57162"/>
    <w:rsid w:val="00C57CD6"/>
    <w:rsid w:val="00C6225E"/>
    <w:rsid w:val="00C6524C"/>
    <w:rsid w:val="00C67D23"/>
    <w:rsid w:val="00C724D6"/>
    <w:rsid w:val="00C7550C"/>
    <w:rsid w:val="00C75B52"/>
    <w:rsid w:val="00C760BF"/>
    <w:rsid w:val="00C7747B"/>
    <w:rsid w:val="00C82830"/>
    <w:rsid w:val="00C85827"/>
    <w:rsid w:val="00C85BC8"/>
    <w:rsid w:val="00C916A9"/>
    <w:rsid w:val="00C933B7"/>
    <w:rsid w:val="00C938E4"/>
    <w:rsid w:val="00C9599F"/>
    <w:rsid w:val="00C95E2C"/>
    <w:rsid w:val="00CA1F57"/>
    <w:rsid w:val="00CA43EF"/>
    <w:rsid w:val="00CB13ED"/>
    <w:rsid w:val="00CD30A0"/>
    <w:rsid w:val="00CD4774"/>
    <w:rsid w:val="00CD4D1D"/>
    <w:rsid w:val="00CD7F6D"/>
    <w:rsid w:val="00CE4CE5"/>
    <w:rsid w:val="00CE761A"/>
    <w:rsid w:val="00CF0B7B"/>
    <w:rsid w:val="00CF1ACA"/>
    <w:rsid w:val="00CF1DE1"/>
    <w:rsid w:val="00D00586"/>
    <w:rsid w:val="00D03F00"/>
    <w:rsid w:val="00D04517"/>
    <w:rsid w:val="00D06A75"/>
    <w:rsid w:val="00D13A5C"/>
    <w:rsid w:val="00D17755"/>
    <w:rsid w:val="00D22E99"/>
    <w:rsid w:val="00D266B8"/>
    <w:rsid w:val="00D269B7"/>
    <w:rsid w:val="00D33091"/>
    <w:rsid w:val="00D43A6E"/>
    <w:rsid w:val="00D445B9"/>
    <w:rsid w:val="00D456F1"/>
    <w:rsid w:val="00D63DB1"/>
    <w:rsid w:val="00D7256E"/>
    <w:rsid w:val="00D74858"/>
    <w:rsid w:val="00D81297"/>
    <w:rsid w:val="00D84C92"/>
    <w:rsid w:val="00D84D48"/>
    <w:rsid w:val="00D86FDD"/>
    <w:rsid w:val="00D90604"/>
    <w:rsid w:val="00D90778"/>
    <w:rsid w:val="00D9302D"/>
    <w:rsid w:val="00D9636D"/>
    <w:rsid w:val="00DB3B34"/>
    <w:rsid w:val="00DB3C4F"/>
    <w:rsid w:val="00DB61CB"/>
    <w:rsid w:val="00DB7587"/>
    <w:rsid w:val="00DC3C79"/>
    <w:rsid w:val="00DD2398"/>
    <w:rsid w:val="00DD3A71"/>
    <w:rsid w:val="00DD3E61"/>
    <w:rsid w:val="00DE21A2"/>
    <w:rsid w:val="00DE31FA"/>
    <w:rsid w:val="00DE3751"/>
    <w:rsid w:val="00DF0C37"/>
    <w:rsid w:val="00DF118C"/>
    <w:rsid w:val="00DF162A"/>
    <w:rsid w:val="00DF18D6"/>
    <w:rsid w:val="00DF3AD2"/>
    <w:rsid w:val="00DF6ED6"/>
    <w:rsid w:val="00E019ED"/>
    <w:rsid w:val="00E0200F"/>
    <w:rsid w:val="00E03402"/>
    <w:rsid w:val="00E047EF"/>
    <w:rsid w:val="00E11675"/>
    <w:rsid w:val="00E1446E"/>
    <w:rsid w:val="00E1553B"/>
    <w:rsid w:val="00E20CA0"/>
    <w:rsid w:val="00E23D56"/>
    <w:rsid w:val="00E32D12"/>
    <w:rsid w:val="00E33484"/>
    <w:rsid w:val="00E424E4"/>
    <w:rsid w:val="00E47B3B"/>
    <w:rsid w:val="00E50AD7"/>
    <w:rsid w:val="00E60352"/>
    <w:rsid w:val="00E625F9"/>
    <w:rsid w:val="00E761FC"/>
    <w:rsid w:val="00E77825"/>
    <w:rsid w:val="00E84362"/>
    <w:rsid w:val="00E87A51"/>
    <w:rsid w:val="00EA2BB3"/>
    <w:rsid w:val="00EA44A4"/>
    <w:rsid w:val="00EA7387"/>
    <w:rsid w:val="00EB02CE"/>
    <w:rsid w:val="00EB2CB9"/>
    <w:rsid w:val="00EB6F42"/>
    <w:rsid w:val="00EC4699"/>
    <w:rsid w:val="00EC477E"/>
    <w:rsid w:val="00EC74A8"/>
    <w:rsid w:val="00ED2662"/>
    <w:rsid w:val="00ED4C63"/>
    <w:rsid w:val="00EE2248"/>
    <w:rsid w:val="00EE4899"/>
    <w:rsid w:val="00EF384B"/>
    <w:rsid w:val="00EF6BCC"/>
    <w:rsid w:val="00F141E0"/>
    <w:rsid w:val="00F14FE1"/>
    <w:rsid w:val="00F210C1"/>
    <w:rsid w:val="00F26E6E"/>
    <w:rsid w:val="00F324E8"/>
    <w:rsid w:val="00F40694"/>
    <w:rsid w:val="00F51E64"/>
    <w:rsid w:val="00F534E8"/>
    <w:rsid w:val="00F74BC4"/>
    <w:rsid w:val="00F74CD3"/>
    <w:rsid w:val="00F84CBB"/>
    <w:rsid w:val="00FA43D1"/>
    <w:rsid w:val="00FA44E1"/>
    <w:rsid w:val="00FB248E"/>
    <w:rsid w:val="00FB7201"/>
    <w:rsid w:val="00FC3DE2"/>
    <w:rsid w:val="00FD2AC4"/>
    <w:rsid w:val="00FF1E70"/>
    <w:rsid w:val="00FF2BC1"/>
    <w:rsid w:val="00FF5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ru v:ext="edit" colors="#f9c,#c6f,#f9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778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D03F00"/>
    <w:pPr>
      <w:keepNext/>
      <w:numPr>
        <w:numId w:val="1"/>
      </w:numPr>
      <w:outlineLvl w:val="0"/>
    </w:pPr>
    <w:rPr>
      <w:b/>
      <w:bCs/>
      <w:sz w:val="32"/>
    </w:rPr>
  </w:style>
  <w:style w:type="paragraph" w:styleId="2">
    <w:name w:val="heading 2"/>
    <w:basedOn w:val="a"/>
    <w:next w:val="a0"/>
    <w:qFormat/>
    <w:rsid w:val="00D03F00"/>
    <w:pPr>
      <w:keepNext/>
      <w:keepLines/>
      <w:numPr>
        <w:ilvl w:val="1"/>
        <w:numId w:val="1"/>
      </w:numPr>
      <w:tabs>
        <w:tab w:val="clear" w:pos="720"/>
        <w:tab w:val="num" w:pos="1004"/>
      </w:tabs>
      <w:spacing w:before="120" w:line="360" w:lineRule="auto"/>
      <w:ind w:left="284"/>
      <w:outlineLvl w:val="1"/>
    </w:pPr>
    <w:rPr>
      <w:rFonts w:ascii="Arial" w:hAnsi="Arial"/>
      <w:b/>
      <w:sz w:val="28"/>
    </w:rPr>
  </w:style>
  <w:style w:type="paragraph" w:styleId="3">
    <w:name w:val="heading 3"/>
    <w:basedOn w:val="a"/>
    <w:next w:val="a0"/>
    <w:qFormat/>
    <w:rsid w:val="00D03F00"/>
    <w:pPr>
      <w:keepNext/>
      <w:keepLines/>
      <w:numPr>
        <w:ilvl w:val="2"/>
        <w:numId w:val="1"/>
      </w:numPr>
      <w:spacing w:before="120" w:after="40"/>
      <w:outlineLvl w:val="2"/>
    </w:pPr>
    <w:rPr>
      <w:b/>
      <w:sz w:val="24"/>
    </w:rPr>
  </w:style>
  <w:style w:type="paragraph" w:styleId="4">
    <w:name w:val="heading 4"/>
    <w:basedOn w:val="a"/>
    <w:next w:val="a0"/>
    <w:qFormat/>
    <w:rsid w:val="00D03F00"/>
    <w:pPr>
      <w:keepNext/>
      <w:keepLines/>
      <w:numPr>
        <w:ilvl w:val="3"/>
        <w:numId w:val="1"/>
      </w:numPr>
      <w:spacing w:before="40" w:after="40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qFormat/>
    <w:rsid w:val="00D03F0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D03F0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"/>
    <w:next w:val="a"/>
    <w:qFormat/>
    <w:rsid w:val="00D03F0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qFormat/>
    <w:rsid w:val="00D03F0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"/>
    <w:next w:val="a"/>
    <w:qFormat/>
    <w:rsid w:val="00D03F0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aliases w:val="段1,表正文,正文非缩进,特点,缩进,ALT+Z,标题4,四号,正文不缩进,图表标题,水上软件,正文缩进（首行缩进两字）,正文(首行缩进两字),正文(首行缩进两字)1,特点标题,正文编号,Alt+X,mr正文缩进,正文缩进 Char,正文缩进1,正文（首行缩进两字） Char,正文缩进 Char1 Char,正文缩进 Char Char Char,正文缩进 Char1 Char Char Char,正文缩进 Char Char Char Char Char,±íÕýÎÄ"/>
    <w:basedOn w:val="a"/>
    <w:rsid w:val="00D03F00"/>
    <w:pPr>
      <w:ind w:firstLine="420"/>
    </w:pPr>
  </w:style>
  <w:style w:type="paragraph" w:styleId="a4">
    <w:name w:val="Body Text"/>
    <w:basedOn w:val="a"/>
    <w:rsid w:val="00D03F00"/>
    <w:rPr>
      <w:sz w:val="18"/>
    </w:rPr>
  </w:style>
  <w:style w:type="paragraph" w:styleId="a5">
    <w:name w:val="Body Text First Indent"/>
    <w:basedOn w:val="a4"/>
    <w:rsid w:val="00D03F00"/>
    <w:pPr>
      <w:spacing w:after="120"/>
      <w:ind w:firstLine="420"/>
    </w:pPr>
    <w:rPr>
      <w:sz w:val="21"/>
    </w:rPr>
  </w:style>
  <w:style w:type="paragraph" w:styleId="a6">
    <w:name w:val="Body Text Indent"/>
    <w:basedOn w:val="a"/>
    <w:rsid w:val="00D03F00"/>
    <w:pPr>
      <w:spacing w:after="120"/>
      <w:ind w:left="420"/>
    </w:pPr>
  </w:style>
  <w:style w:type="paragraph" w:styleId="20">
    <w:name w:val="List 2"/>
    <w:basedOn w:val="a"/>
    <w:rsid w:val="00D03F00"/>
    <w:pPr>
      <w:ind w:left="840" w:hanging="420"/>
    </w:pPr>
  </w:style>
  <w:style w:type="paragraph" w:styleId="21">
    <w:name w:val="Body Text Indent 2"/>
    <w:aliases w:val="特点正文"/>
    <w:basedOn w:val="a"/>
    <w:rsid w:val="00D03F00"/>
    <w:pPr>
      <w:ind w:left="660"/>
    </w:pPr>
    <w:rPr>
      <w:sz w:val="24"/>
    </w:rPr>
  </w:style>
  <w:style w:type="paragraph" w:styleId="a7">
    <w:name w:val="footer"/>
    <w:basedOn w:val="a"/>
    <w:rsid w:val="00D03F0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8">
    <w:name w:val="page number"/>
    <w:basedOn w:val="a1"/>
    <w:rsid w:val="00D03F00"/>
  </w:style>
  <w:style w:type="paragraph" w:styleId="a9">
    <w:name w:val="header"/>
    <w:basedOn w:val="a"/>
    <w:rsid w:val="00D03F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0">
    <w:name w:val="Body Text Indent 3"/>
    <w:basedOn w:val="a"/>
    <w:rsid w:val="00D03F00"/>
    <w:pPr>
      <w:ind w:firstLine="615"/>
    </w:pPr>
    <w:rPr>
      <w:sz w:val="24"/>
    </w:rPr>
  </w:style>
  <w:style w:type="paragraph" w:styleId="aa">
    <w:name w:val="Plain Text"/>
    <w:basedOn w:val="a"/>
    <w:rsid w:val="00D03F00"/>
    <w:rPr>
      <w:rFonts w:ascii="宋体" w:hAnsi="Courier New"/>
    </w:rPr>
  </w:style>
  <w:style w:type="paragraph" w:styleId="ab">
    <w:name w:val="Date"/>
    <w:basedOn w:val="a"/>
    <w:next w:val="a"/>
    <w:rsid w:val="00D03F00"/>
    <w:pPr>
      <w:ind w:leftChars="2500" w:left="100"/>
    </w:pPr>
    <w:rPr>
      <w:rFonts w:ascii="宋体"/>
      <w:b/>
      <w:sz w:val="24"/>
    </w:rPr>
  </w:style>
  <w:style w:type="paragraph" w:styleId="22">
    <w:name w:val="Body Text 2"/>
    <w:basedOn w:val="a"/>
    <w:rsid w:val="00D03F00"/>
    <w:pPr>
      <w:jc w:val="center"/>
    </w:pPr>
    <w:rPr>
      <w:sz w:val="18"/>
    </w:rPr>
  </w:style>
  <w:style w:type="paragraph" w:styleId="10">
    <w:name w:val="toc 1"/>
    <w:basedOn w:val="a"/>
    <w:next w:val="a"/>
    <w:autoRedefine/>
    <w:uiPriority w:val="39"/>
    <w:rsid w:val="00D03F00"/>
    <w:pPr>
      <w:spacing w:before="360" w:after="360"/>
      <w:jc w:val="left"/>
    </w:pPr>
    <w:rPr>
      <w:b/>
      <w:bCs/>
      <w:caps/>
      <w:szCs w:val="26"/>
      <w:u w:val="single"/>
    </w:rPr>
  </w:style>
  <w:style w:type="paragraph" w:styleId="23">
    <w:name w:val="toc 2"/>
    <w:basedOn w:val="a"/>
    <w:next w:val="a"/>
    <w:autoRedefine/>
    <w:uiPriority w:val="39"/>
    <w:rsid w:val="00D03F00"/>
    <w:pPr>
      <w:jc w:val="left"/>
    </w:pPr>
    <w:rPr>
      <w:b/>
      <w:bCs/>
      <w:smallCaps/>
      <w:szCs w:val="26"/>
    </w:rPr>
  </w:style>
  <w:style w:type="paragraph" w:styleId="31">
    <w:name w:val="toc 3"/>
    <w:basedOn w:val="a"/>
    <w:next w:val="a"/>
    <w:autoRedefine/>
    <w:uiPriority w:val="39"/>
    <w:rsid w:val="00D03F00"/>
    <w:pPr>
      <w:jc w:val="left"/>
    </w:pPr>
    <w:rPr>
      <w:smallCaps/>
      <w:szCs w:val="26"/>
    </w:rPr>
  </w:style>
  <w:style w:type="paragraph" w:styleId="40">
    <w:name w:val="toc 4"/>
    <w:basedOn w:val="a"/>
    <w:next w:val="a"/>
    <w:autoRedefine/>
    <w:semiHidden/>
    <w:rsid w:val="00D03F00"/>
    <w:pPr>
      <w:jc w:val="left"/>
    </w:pPr>
    <w:rPr>
      <w:szCs w:val="26"/>
    </w:rPr>
  </w:style>
  <w:style w:type="paragraph" w:styleId="50">
    <w:name w:val="toc 5"/>
    <w:basedOn w:val="a"/>
    <w:next w:val="a"/>
    <w:autoRedefine/>
    <w:semiHidden/>
    <w:rsid w:val="00D03F00"/>
    <w:pPr>
      <w:jc w:val="left"/>
    </w:pPr>
    <w:rPr>
      <w:szCs w:val="26"/>
    </w:rPr>
  </w:style>
  <w:style w:type="paragraph" w:styleId="60">
    <w:name w:val="toc 6"/>
    <w:basedOn w:val="a"/>
    <w:next w:val="a"/>
    <w:autoRedefine/>
    <w:semiHidden/>
    <w:rsid w:val="00D03F00"/>
    <w:pPr>
      <w:jc w:val="left"/>
    </w:pPr>
    <w:rPr>
      <w:szCs w:val="26"/>
    </w:rPr>
  </w:style>
  <w:style w:type="paragraph" w:styleId="70">
    <w:name w:val="toc 7"/>
    <w:basedOn w:val="a"/>
    <w:next w:val="a"/>
    <w:autoRedefine/>
    <w:semiHidden/>
    <w:rsid w:val="00D03F00"/>
    <w:pPr>
      <w:jc w:val="left"/>
    </w:pPr>
    <w:rPr>
      <w:szCs w:val="26"/>
    </w:rPr>
  </w:style>
  <w:style w:type="paragraph" w:styleId="80">
    <w:name w:val="toc 8"/>
    <w:basedOn w:val="a"/>
    <w:next w:val="a"/>
    <w:autoRedefine/>
    <w:semiHidden/>
    <w:rsid w:val="00D03F00"/>
    <w:pPr>
      <w:jc w:val="left"/>
    </w:pPr>
    <w:rPr>
      <w:szCs w:val="26"/>
    </w:rPr>
  </w:style>
  <w:style w:type="paragraph" w:styleId="90">
    <w:name w:val="toc 9"/>
    <w:basedOn w:val="a"/>
    <w:next w:val="a"/>
    <w:autoRedefine/>
    <w:semiHidden/>
    <w:rsid w:val="00D03F00"/>
    <w:pPr>
      <w:jc w:val="left"/>
    </w:pPr>
    <w:rPr>
      <w:szCs w:val="26"/>
    </w:rPr>
  </w:style>
  <w:style w:type="character" w:styleId="ac">
    <w:name w:val="Hyperlink"/>
    <w:basedOn w:val="a1"/>
    <w:uiPriority w:val="99"/>
    <w:rsid w:val="00D03F00"/>
    <w:rPr>
      <w:color w:val="0000FF"/>
      <w:u w:val="single"/>
    </w:rPr>
  </w:style>
  <w:style w:type="paragraph" w:styleId="11">
    <w:name w:val="index 1"/>
    <w:basedOn w:val="a"/>
    <w:next w:val="a"/>
    <w:autoRedefine/>
    <w:semiHidden/>
    <w:rsid w:val="00CE761A"/>
    <w:pPr>
      <w:spacing w:line="360" w:lineRule="auto"/>
    </w:pPr>
    <w:rPr>
      <w:b/>
      <w:bCs/>
      <w:sz w:val="24"/>
      <w:szCs w:val="24"/>
    </w:rPr>
  </w:style>
  <w:style w:type="paragraph" w:styleId="ad">
    <w:name w:val="Normal (Web)"/>
    <w:basedOn w:val="a"/>
    <w:rsid w:val="00D03F00"/>
    <w:pPr>
      <w:widowControl/>
      <w:spacing w:before="100" w:beforeAutospacing="1" w:after="100" w:afterAutospacing="1"/>
      <w:jc w:val="left"/>
    </w:pPr>
    <w:rPr>
      <w:rFonts w:ascii="宋体"/>
      <w:kern w:val="0"/>
      <w:sz w:val="18"/>
      <w:szCs w:val="18"/>
      <w:lang w:eastAsia="en-US"/>
    </w:rPr>
  </w:style>
  <w:style w:type="character" w:styleId="ae">
    <w:name w:val="Strong"/>
    <w:basedOn w:val="a1"/>
    <w:qFormat/>
    <w:rsid w:val="007E7394"/>
    <w:rPr>
      <w:b/>
      <w:bCs/>
    </w:rPr>
  </w:style>
  <w:style w:type="character" w:customStyle="1" w:styleId="text1">
    <w:name w:val="text1"/>
    <w:basedOn w:val="a1"/>
    <w:rsid w:val="002B669E"/>
    <w:rPr>
      <w:spacing w:val="375"/>
      <w:sz w:val="21"/>
      <w:szCs w:val="21"/>
    </w:rPr>
  </w:style>
  <w:style w:type="character" w:customStyle="1" w:styleId="style11">
    <w:name w:val="style11"/>
    <w:basedOn w:val="a1"/>
    <w:rsid w:val="00181ED9"/>
    <w:rPr>
      <w:sz w:val="21"/>
      <w:szCs w:val="21"/>
    </w:rPr>
  </w:style>
  <w:style w:type="paragraph" w:styleId="af">
    <w:name w:val="Balloon Text"/>
    <w:basedOn w:val="a"/>
    <w:link w:val="Char"/>
    <w:rsid w:val="00C303E9"/>
    <w:rPr>
      <w:sz w:val="18"/>
      <w:szCs w:val="18"/>
    </w:rPr>
  </w:style>
  <w:style w:type="character" w:customStyle="1" w:styleId="Char">
    <w:name w:val="批注框文本 Char"/>
    <w:basedOn w:val="a1"/>
    <w:link w:val="af"/>
    <w:rsid w:val="00C303E9"/>
    <w:rPr>
      <w:kern w:val="2"/>
      <w:sz w:val="18"/>
      <w:szCs w:val="18"/>
    </w:rPr>
  </w:style>
  <w:style w:type="paragraph" w:styleId="af0">
    <w:name w:val="List Paragraph"/>
    <w:basedOn w:val="a"/>
    <w:qFormat/>
    <w:rsid w:val="001D3E9A"/>
    <w:pPr>
      <w:ind w:firstLineChars="200" w:firstLine="420"/>
    </w:pPr>
  </w:style>
  <w:style w:type="paragraph" w:customStyle="1" w:styleId="QB2">
    <w:name w:val="QB标题2"/>
    <w:basedOn w:val="2"/>
    <w:autoRedefine/>
    <w:rsid w:val="003B5957"/>
    <w:pPr>
      <w:numPr>
        <w:numId w:val="0"/>
      </w:numPr>
      <w:tabs>
        <w:tab w:val="num" w:pos="0"/>
      </w:tabs>
      <w:spacing w:before="260" w:after="260" w:line="416" w:lineRule="auto"/>
    </w:pPr>
    <w:rPr>
      <w:rFonts w:ascii="宋体" w:hAnsi="宋体"/>
      <w:sz w:val="21"/>
      <w:szCs w:val="21"/>
    </w:rPr>
  </w:style>
  <w:style w:type="paragraph" w:styleId="TOC">
    <w:name w:val="TOC Heading"/>
    <w:basedOn w:val="1"/>
    <w:next w:val="a"/>
    <w:uiPriority w:val="39"/>
    <w:unhideWhenUsed/>
    <w:qFormat/>
    <w:rsid w:val="00434630"/>
    <w:pPr>
      <w:keepLines/>
      <w:widowControl/>
      <w:numPr>
        <w:numId w:val="0"/>
      </w:num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3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4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4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6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4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31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5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44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6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25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04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21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7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96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8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429;&#24314;&#21195;\anzhiyuan\&#25991;&#26723;&#36164;&#26009;\&#26426;&#25151;&#30417;&#25511;\&#26426;&#25151;&#30417;&#25511;&#26041;&#2669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9D2C8-8A09-4559-B66A-40869EAB2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机房监控方案</Template>
  <TotalTime>522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Links>
    <vt:vector size="318" baseType="variant">
      <vt:variant>
        <vt:i4>649814308</vt:i4>
      </vt:variant>
      <vt:variant>
        <vt:i4>315</vt:i4>
      </vt:variant>
      <vt:variant>
        <vt:i4>0</vt:i4>
      </vt:variant>
      <vt:variant>
        <vt:i4>5</vt:i4>
      </vt:variant>
      <vt:variant>
        <vt:lpwstr>http://www.aqcn.com/pi/烟感器/ss-168.pdf</vt:lpwstr>
      </vt:variant>
      <vt:variant>
        <vt:lpwstr/>
      </vt:variant>
      <vt:variant>
        <vt:i4>1769523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_Toc194205621</vt:lpwstr>
      </vt:variant>
      <vt:variant>
        <vt:i4>1769523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_Toc194205620</vt:lpwstr>
      </vt:variant>
      <vt:variant>
        <vt:i4>1572915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_Toc194205619</vt:lpwstr>
      </vt:variant>
      <vt:variant>
        <vt:i4>1572915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_Toc194205618</vt:lpwstr>
      </vt:variant>
      <vt:variant>
        <vt:i4>1572915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_Toc194205617</vt:lpwstr>
      </vt:variant>
      <vt:variant>
        <vt:i4>1572915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_Toc194205616</vt:lpwstr>
      </vt:variant>
      <vt:variant>
        <vt:i4>1572915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_Toc194205615</vt:lpwstr>
      </vt:variant>
      <vt:variant>
        <vt:i4>1572915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_Toc194205614</vt:lpwstr>
      </vt:variant>
      <vt:variant>
        <vt:i4>1572915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_Toc194205613</vt:lpwstr>
      </vt:variant>
      <vt:variant>
        <vt:i4>1572915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_Toc194205612</vt:lpwstr>
      </vt:variant>
      <vt:variant>
        <vt:i4>1572915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_Toc194205611</vt:lpwstr>
      </vt:variant>
      <vt:variant>
        <vt:i4>1572915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_Toc194205610</vt:lpwstr>
      </vt:variant>
      <vt:variant>
        <vt:i4>1638451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_Toc194205609</vt:lpwstr>
      </vt:variant>
      <vt:variant>
        <vt:i4>1638451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_Toc194205608</vt:lpwstr>
      </vt:variant>
      <vt:variant>
        <vt:i4>1638451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_Toc194205607</vt:lpwstr>
      </vt:variant>
      <vt:variant>
        <vt:i4>1638451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_Toc194205606</vt:lpwstr>
      </vt:variant>
      <vt:variant>
        <vt:i4>1638451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_Toc194205605</vt:lpwstr>
      </vt:variant>
      <vt:variant>
        <vt:i4>1638451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_Toc194205604</vt:lpwstr>
      </vt:variant>
      <vt:variant>
        <vt:i4>1638451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_Toc194205603</vt:lpwstr>
      </vt:variant>
      <vt:variant>
        <vt:i4>1638451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_Toc194205602</vt:lpwstr>
      </vt:variant>
      <vt:variant>
        <vt:i4>1638451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_Toc194205601</vt:lpwstr>
      </vt:variant>
      <vt:variant>
        <vt:i4>1638451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_Toc194205600</vt:lpwstr>
      </vt:variant>
      <vt:variant>
        <vt:i4>1048624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_Toc194205599</vt:lpwstr>
      </vt:variant>
      <vt:variant>
        <vt:i4>1048624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_Toc194205598</vt:lpwstr>
      </vt:variant>
      <vt:variant>
        <vt:i4>1048624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_Toc194205597</vt:lpwstr>
      </vt:variant>
      <vt:variant>
        <vt:i4>1048624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_Toc194205596</vt:lpwstr>
      </vt:variant>
      <vt:variant>
        <vt:i4>1048624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_Toc194205595</vt:lpwstr>
      </vt:variant>
      <vt:variant>
        <vt:i4>1048624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_Toc194205594</vt:lpwstr>
      </vt:variant>
      <vt:variant>
        <vt:i4>1048624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_Toc194205593</vt:lpwstr>
      </vt:variant>
      <vt:variant>
        <vt:i4>1048624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_Toc194205592</vt:lpwstr>
      </vt:variant>
      <vt:variant>
        <vt:i4>1048624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_Toc194205591</vt:lpwstr>
      </vt:variant>
      <vt:variant>
        <vt:i4>1048624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_Toc194205590</vt:lpwstr>
      </vt:variant>
      <vt:variant>
        <vt:i4>1114160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_Toc194205589</vt:lpwstr>
      </vt:variant>
      <vt:variant>
        <vt:i4>1114160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_Toc194205587</vt:lpwstr>
      </vt:variant>
      <vt:variant>
        <vt:i4>1114160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_Toc194205586</vt:lpwstr>
      </vt:variant>
      <vt:variant>
        <vt:i4>1114160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_Toc194205585</vt:lpwstr>
      </vt:variant>
      <vt:variant>
        <vt:i4>1114160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_Toc194205584</vt:lpwstr>
      </vt:variant>
      <vt:variant>
        <vt:i4>1114160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_Toc194205583</vt:lpwstr>
      </vt:variant>
      <vt:variant>
        <vt:i4>1114160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_Toc194205582</vt:lpwstr>
      </vt:variant>
      <vt:variant>
        <vt:i4>1114160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_Toc194205581</vt:lpwstr>
      </vt:variant>
      <vt:variant>
        <vt:i4>1114160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_Toc194205580</vt:lpwstr>
      </vt:variant>
      <vt:variant>
        <vt:i4>1966128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_Toc194205579</vt:lpwstr>
      </vt:variant>
      <vt:variant>
        <vt:i4>1966128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_Toc194205578</vt:lpwstr>
      </vt:variant>
      <vt:variant>
        <vt:i4>1966128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_Toc194205577</vt:lpwstr>
      </vt:variant>
      <vt:variant>
        <vt:i4>1966128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_Toc194205576</vt:lpwstr>
      </vt:variant>
      <vt:variant>
        <vt:i4>1966128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_Toc194205575</vt:lpwstr>
      </vt:variant>
      <vt:variant>
        <vt:i4>1966128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_Toc194205574</vt:lpwstr>
      </vt:variant>
      <vt:variant>
        <vt:i4>1966128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_Toc194205573</vt:lpwstr>
      </vt:variant>
      <vt:variant>
        <vt:i4>1966128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_Toc194205572</vt:lpwstr>
      </vt:variant>
      <vt:variant>
        <vt:i4>1966128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_Toc194205571</vt:lpwstr>
      </vt:variant>
      <vt:variant>
        <vt:i4>1966128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_Toc194205570</vt:lpwstr>
      </vt:variant>
      <vt:variant>
        <vt:i4>2031664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_Toc194205569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</dc:title>
  <dc:creator>机房卫士</dc:creator>
  <cp:lastModifiedBy>杨中浪</cp:lastModifiedBy>
  <cp:revision>54</cp:revision>
  <cp:lastPrinted>2002-03-30T01:40:00Z</cp:lastPrinted>
  <dcterms:created xsi:type="dcterms:W3CDTF">2019-06-16T03:02:00Z</dcterms:created>
  <dcterms:modified xsi:type="dcterms:W3CDTF">2021-01-21T08:02:00Z</dcterms:modified>
</cp:coreProperties>
</file>